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8BA494" w14:textId="15CF900B" w:rsidR="005C06E2" w:rsidRDefault="005C06E2" w:rsidP="005C06E2">
      <w:pPr>
        <w:pStyle w:val="CH"/>
      </w:pPr>
      <w:bookmarkStart w:id="0" w:name="historyclause"/>
      <w:r w:rsidRPr="00B070F5">
        <w:t xml:space="preserve">3GPP </w:t>
      </w:r>
      <w:r>
        <w:t xml:space="preserve">TSG </w:t>
      </w:r>
      <w:r w:rsidRPr="00B070F5">
        <w:t xml:space="preserve">RAN </w:t>
      </w:r>
      <w:r>
        <w:t xml:space="preserve">WG4 </w:t>
      </w:r>
      <w:r w:rsidRPr="00B070F5">
        <w:t>Meeting #</w:t>
      </w:r>
      <w:r>
        <w:t>110-bis</w:t>
      </w:r>
      <w:r>
        <w:tab/>
      </w:r>
      <w:r>
        <w:tab/>
      </w:r>
      <w:r w:rsidR="00E5396D" w:rsidRPr="00E5396D">
        <w:t>R4-2404191</w:t>
      </w:r>
    </w:p>
    <w:p w14:paraId="1435B682" w14:textId="77777777" w:rsidR="005C06E2" w:rsidRPr="002F2CF6" w:rsidRDefault="005C06E2" w:rsidP="005C06E2">
      <w:pPr>
        <w:pStyle w:val="CH"/>
        <w:tabs>
          <w:tab w:val="clear" w:pos="7920"/>
        </w:tabs>
        <w:rPr>
          <w:b w:val="0"/>
        </w:rPr>
      </w:pPr>
      <w:r>
        <w:t>Changsha, China, April 15 – 19, 2024</w:t>
      </w:r>
    </w:p>
    <w:p w14:paraId="39A0EE25" w14:textId="77777777" w:rsidR="00D309CC" w:rsidRPr="00056B4F" w:rsidRDefault="00D309CC" w:rsidP="00D309CC">
      <w:pPr>
        <w:tabs>
          <w:tab w:val="left" w:pos="2160"/>
        </w:tabs>
        <w:rPr>
          <w:rFonts w:ascii="Arial" w:hAnsi="Arial" w:cs="Arial"/>
          <w:b/>
        </w:rPr>
      </w:pPr>
    </w:p>
    <w:p w14:paraId="6DDCE159" w14:textId="561BD924" w:rsidR="00D309CC" w:rsidRPr="00CE7214" w:rsidRDefault="00D309CC" w:rsidP="00D309CC">
      <w:pPr>
        <w:pStyle w:val="CH"/>
        <w:rPr>
          <w:lang w:val="en-US"/>
        </w:rPr>
      </w:pPr>
      <w:r w:rsidRPr="0008103A">
        <w:t>Agenda item:</w:t>
      </w:r>
      <w:r>
        <w:tab/>
      </w:r>
      <w:r w:rsidR="00371A18" w:rsidRPr="00371A18">
        <w:rPr>
          <w:lang w:val="en-US"/>
        </w:rPr>
        <w:t>7.1.2.1</w:t>
      </w:r>
    </w:p>
    <w:p w14:paraId="4DBE005A" w14:textId="33A2A3D4" w:rsidR="00D309CC" w:rsidRPr="00F614AC" w:rsidRDefault="00D309CC" w:rsidP="00D309CC">
      <w:pPr>
        <w:pStyle w:val="CH"/>
        <w:rPr>
          <w:b w:val="0"/>
        </w:rPr>
      </w:pPr>
      <w:r w:rsidRPr="00F614AC">
        <w:t>Source:</w:t>
      </w:r>
      <w:r w:rsidRPr="00F614AC">
        <w:tab/>
        <w:t>Apple</w:t>
      </w:r>
    </w:p>
    <w:p w14:paraId="0D2061A1" w14:textId="7817087D" w:rsidR="00D309CC" w:rsidRPr="00F614AC" w:rsidRDefault="00D309CC" w:rsidP="00D309CC">
      <w:pPr>
        <w:pStyle w:val="CH"/>
      </w:pPr>
      <w:r w:rsidRPr="00F614AC">
        <w:t>Title:</w:t>
      </w:r>
      <w:r w:rsidRPr="00F614AC">
        <w:tab/>
      </w:r>
      <w:r w:rsidR="00015CF0">
        <w:t xml:space="preserve">On </w:t>
      </w:r>
      <w:r w:rsidR="00615380">
        <w:t>CA_28C</w:t>
      </w:r>
    </w:p>
    <w:p w14:paraId="052B1E0C" w14:textId="77927CA5" w:rsidR="00104BC6" w:rsidRPr="00FC7900" w:rsidRDefault="00104BC6" w:rsidP="00D309CC">
      <w:pPr>
        <w:pStyle w:val="CH"/>
        <w:rPr>
          <w:lang w:val="en-DE"/>
        </w:rPr>
      </w:pPr>
      <w:r w:rsidRPr="00F614AC">
        <w:t>WI/SI:</w:t>
      </w:r>
      <w:r w:rsidRPr="00F614AC">
        <w:tab/>
      </w:r>
      <w:r w:rsidR="00615380" w:rsidRPr="00615380">
        <w:t>LTE_CA_R18_xBDL_yBUL-Core</w:t>
      </w:r>
    </w:p>
    <w:p w14:paraId="6C6D1281" w14:textId="223D93F0" w:rsidR="00104BC6" w:rsidRPr="00F614AC" w:rsidRDefault="00104BC6" w:rsidP="00D309CC">
      <w:pPr>
        <w:pStyle w:val="CH"/>
        <w:rPr>
          <w:b w:val="0"/>
        </w:rPr>
      </w:pPr>
      <w:r w:rsidRPr="00F614AC">
        <w:t>Release:</w:t>
      </w:r>
      <w:r w:rsidRPr="00F614AC">
        <w:tab/>
        <w:t>Rel-</w:t>
      </w:r>
      <w:r w:rsidR="002A79F8" w:rsidRPr="00F614AC">
        <w:t>1</w:t>
      </w:r>
      <w:r w:rsidR="00C875FE">
        <w:t>8</w:t>
      </w:r>
    </w:p>
    <w:p w14:paraId="2E4E044D" w14:textId="3F34962F" w:rsidR="00D309CC" w:rsidRDefault="00D309CC" w:rsidP="00D309CC">
      <w:pPr>
        <w:pStyle w:val="CH"/>
      </w:pPr>
      <w:r w:rsidRPr="00F614AC">
        <w:t>Document for:</w:t>
      </w:r>
      <w:r w:rsidRPr="00F614AC">
        <w:tab/>
      </w:r>
      <w:r w:rsidR="00AD4E3B">
        <w:t>Approval</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012E4ED9" w14:textId="6F516F2E" w:rsidR="00C72CC0" w:rsidRDefault="009C0301" w:rsidP="00A7707C">
      <w:pPr>
        <w:jc w:val="both"/>
      </w:pPr>
      <w:r>
        <w:t>This contribution provides results for LTE CA_28C.</w:t>
      </w:r>
      <w:r w:rsidR="00857B7C">
        <w:t xml:space="preserve"> Original proposal for A-MPR and regions has been made in [1].</w:t>
      </w:r>
      <w:r>
        <w:t xml:space="preserve"> Th</w:t>
      </w:r>
      <w:r w:rsidR="00565A49">
        <w:t>is work</w:t>
      </w:r>
      <w:r w:rsidR="00CA2DF5">
        <w:t xml:space="preserve"> uses </w:t>
      </w:r>
      <w:r w:rsidR="003A0254">
        <w:t>[1]</w:t>
      </w:r>
      <w:r w:rsidR="00CA2DF5">
        <w:t xml:space="preserve"> as a starting point and</w:t>
      </w:r>
      <w:r w:rsidR="00565A49">
        <w:t xml:space="preserve"> </w:t>
      </w:r>
      <w:r w:rsidR="00A23228">
        <w:t>modifications</w:t>
      </w:r>
      <w:r w:rsidR="00565A49">
        <w:t xml:space="preserve"> </w:t>
      </w:r>
      <w:r w:rsidR="00C60834">
        <w:t>on</w:t>
      </w:r>
      <w:r w:rsidR="00565A49">
        <w:t xml:space="preserve"> regions and </w:t>
      </w:r>
      <w:r>
        <w:t xml:space="preserve">A-MPR </w:t>
      </w:r>
      <w:r w:rsidR="00565A49">
        <w:t xml:space="preserve">values. Those </w:t>
      </w:r>
      <w:r w:rsidR="00BD3B2E">
        <w:t xml:space="preserve">proposals are made </w:t>
      </w:r>
      <w:r w:rsidR="00565A49">
        <w:t>with respect to the presented results in [1].</w:t>
      </w:r>
      <w:r>
        <w:t xml:space="preserve"> </w:t>
      </w:r>
    </w:p>
    <w:p w14:paraId="3A67921B" w14:textId="4BE18759" w:rsidR="008E7986" w:rsidRDefault="008E7986" w:rsidP="008E7986">
      <w:pPr>
        <w:pStyle w:val="Heading1"/>
      </w:pPr>
      <w:proofErr w:type="gramStart"/>
      <w:r>
        <w:t>2</w:t>
      </w:r>
      <w:r w:rsidR="006212AD">
        <w:t xml:space="preserve"> </w:t>
      </w:r>
      <w:r>
        <w:t xml:space="preserve"> </w:t>
      </w:r>
      <w:r w:rsidR="006212AD">
        <w:t>Discussion</w:t>
      </w:r>
      <w:proofErr w:type="gramEnd"/>
    </w:p>
    <w:p w14:paraId="7153FC36" w14:textId="6E5F0B56" w:rsidR="00C72CC0" w:rsidRDefault="00C72CC0" w:rsidP="00C72CC0">
      <w:pPr>
        <w:pStyle w:val="Heading6"/>
      </w:pPr>
      <w:r>
        <w:t xml:space="preserve">2.1 </w:t>
      </w:r>
      <w:r w:rsidR="00D30985">
        <w:t>General considerations and s</w:t>
      </w:r>
      <w:r>
        <w:t>imulation assumptions</w:t>
      </w:r>
    </w:p>
    <w:p w14:paraId="5252540B" w14:textId="64354C06" w:rsidR="00D30985" w:rsidRDefault="00D30985" w:rsidP="00081A6D">
      <w:r>
        <w:t xml:space="preserve">Initial considerations and simulations results have been provided in last RAN4 meeting [1]. </w:t>
      </w:r>
      <w:proofErr w:type="gramStart"/>
      <w:r>
        <w:t>This contributions</w:t>
      </w:r>
      <w:proofErr w:type="gramEnd"/>
      <w:r>
        <w:t xml:space="preserve"> uses the extensive analysis from [1] to provide an updated proposal on A-MPR regions. </w:t>
      </w:r>
    </w:p>
    <w:p w14:paraId="5DC067B9" w14:textId="218CAFB1" w:rsidR="005866FB" w:rsidRDefault="005866FB" w:rsidP="007F1176">
      <w:pPr>
        <w:jc w:val="both"/>
      </w:pPr>
      <w:r>
        <w:t>The proposal in [1] uses conditions like “</w:t>
      </w:r>
      <w:r w:rsidRPr="00420CB0">
        <w:rPr>
          <w:rFonts w:cs="Arial"/>
        </w:rPr>
        <w:t>and within one carrier</w:t>
      </w:r>
      <w:r>
        <w:t>” and “</w:t>
      </w:r>
      <w:r w:rsidRPr="005866FB">
        <w:t>and span across two carriers</w:t>
      </w:r>
      <w:r>
        <w:t xml:space="preserve">” for LCRB. </w:t>
      </w:r>
      <w:r w:rsidR="007F1176">
        <w:t xml:space="preserve">Those conditions are an interesting new proposal as it is currently not used in </w:t>
      </w:r>
      <w:r w:rsidR="009201A1">
        <w:t xml:space="preserve">TS </w:t>
      </w:r>
      <w:r w:rsidR="007F1176">
        <w:t>36.101. However, as those conditions might introduce additional complexity for implementation and have not been used for any other CA definition it is proposed to keep the typical approach which is to define rigid regions not being affected by RBs being contained inside a carrier or not.</w:t>
      </w:r>
    </w:p>
    <w:p w14:paraId="16A50596" w14:textId="29E8CA33" w:rsidR="007F1176" w:rsidRDefault="007F1176" w:rsidP="007F1176">
      <w:pPr>
        <w:jc w:val="both"/>
      </w:pPr>
      <w:r w:rsidRPr="00997E80">
        <w:rPr>
          <w:b/>
          <w:bCs/>
        </w:rPr>
        <w:t>Proposal</w:t>
      </w:r>
      <w:r w:rsidR="00997E80" w:rsidRPr="00997E80">
        <w:rPr>
          <w:b/>
          <w:bCs/>
        </w:rPr>
        <w:t xml:space="preserve"> 1</w:t>
      </w:r>
      <w:r w:rsidRPr="00997E80">
        <w:rPr>
          <w:b/>
          <w:bCs/>
        </w:rPr>
        <w:t>:</w:t>
      </w:r>
      <w:r>
        <w:t xml:space="preserve"> Keep the default approach of defining fixed A-MPR regions which do not differentiate between allocations being contained inside a carrier or spanning across </w:t>
      </w:r>
      <w:r w:rsidR="00B95C69">
        <w:t xml:space="preserve">two </w:t>
      </w:r>
      <w:r>
        <w:t>carriers.</w:t>
      </w:r>
    </w:p>
    <w:p w14:paraId="24648A9D" w14:textId="4F42D781" w:rsidR="00081A6D" w:rsidRDefault="00081A6D" w:rsidP="00081A6D">
      <w:r>
        <w:t>The following assumptions</w:t>
      </w:r>
      <w:r w:rsidR="000E1251">
        <w:t xml:space="preserve"> and requirements</w:t>
      </w:r>
      <w:r>
        <w:t xml:space="preserve"> for the simulations </w:t>
      </w:r>
      <w:r w:rsidR="00943C42">
        <w:t>are</w:t>
      </w:r>
      <w:r>
        <w:t xml:space="preserve"> used:</w:t>
      </w:r>
    </w:p>
    <w:p w14:paraId="40267649" w14:textId="536D367D" w:rsidR="00081A6D" w:rsidRDefault="00081A6D" w:rsidP="00081A6D">
      <w:pPr>
        <w:pStyle w:val="ListParagraph"/>
        <w:numPr>
          <w:ilvl w:val="0"/>
          <w:numId w:val="9"/>
        </w:numPr>
      </w:pPr>
      <w:r>
        <w:t xml:space="preserve">Power Class </w:t>
      </w:r>
      <w:r w:rsidR="00015CF0">
        <w:t>3</w:t>
      </w:r>
    </w:p>
    <w:p w14:paraId="5C24C470" w14:textId="2A175B96" w:rsidR="00507A2A" w:rsidRDefault="00507A2A" w:rsidP="00081A6D">
      <w:pPr>
        <w:pStyle w:val="ListParagraph"/>
        <w:numPr>
          <w:ilvl w:val="0"/>
          <w:numId w:val="9"/>
        </w:numPr>
      </w:pPr>
      <w:r>
        <w:t>Fixed Bias</w:t>
      </w:r>
    </w:p>
    <w:p w14:paraId="0066B856" w14:textId="5336B05E" w:rsidR="007D49C9" w:rsidRDefault="005639F9" w:rsidP="00081A6D">
      <w:pPr>
        <w:pStyle w:val="ListParagraph"/>
        <w:numPr>
          <w:ilvl w:val="0"/>
          <w:numId w:val="9"/>
        </w:numPr>
      </w:pPr>
      <w:r>
        <w:t>LTE</w:t>
      </w:r>
      <w:r w:rsidR="007D49C9">
        <w:t xml:space="preserve"> Waveform</w:t>
      </w:r>
    </w:p>
    <w:p w14:paraId="08E45A35" w14:textId="05A64D17" w:rsidR="00081A6D" w:rsidRDefault="00C9406B" w:rsidP="00081A6D">
      <w:pPr>
        <w:pStyle w:val="ListParagraph"/>
        <w:numPr>
          <w:ilvl w:val="0"/>
          <w:numId w:val="9"/>
        </w:numPr>
      </w:pPr>
      <w:r>
        <w:t xml:space="preserve">Calibration: </w:t>
      </w:r>
      <w:r w:rsidRPr="00C9406B">
        <w:t>1dB MPR: DFT-s-OFDM QPSK 20MHz</w:t>
      </w:r>
    </w:p>
    <w:p w14:paraId="71131DEB" w14:textId="7FD998B3" w:rsidR="004050EA" w:rsidRDefault="004050EA" w:rsidP="00081A6D">
      <w:pPr>
        <w:pStyle w:val="ListParagraph"/>
        <w:numPr>
          <w:ilvl w:val="0"/>
          <w:numId w:val="9"/>
        </w:numPr>
      </w:pPr>
      <w:r>
        <w:t>Carrier Leakage: 2</w:t>
      </w:r>
      <w:r w:rsidR="00332AAE">
        <w:t>5</w:t>
      </w:r>
      <w:r>
        <w:t>dBc</w:t>
      </w:r>
    </w:p>
    <w:p w14:paraId="198383D8" w14:textId="4DB9339A" w:rsidR="00565A49" w:rsidRDefault="004050EA" w:rsidP="0090108A">
      <w:pPr>
        <w:pStyle w:val="ListParagraph"/>
        <w:numPr>
          <w:ilvl w:val="0"/>
          <w:numId w:val="9"/>
        </w:numPr>
      </w:pPr>
      <w:r>
        <w:t>Image: 2</w:t>
      </w:r>
      <w:r w:rsidR="00332AAE">
        <w:t>5</w:t>
      </w:r>
      <w:r>
        <w:t>dBc</w:t>
      </w:r>
    </w:p>
    <w:p w14:paraId="33426C12" w14:textId="79D4D03A" w:rsidR="00AE4BB3" w:rsidRDefault="00AE4BB3" w:rsidP="00AE4BB3">
      <w:pPr>
        <w:pStyle w:val="Heading6"/>
      </w:pPr>
      <w:r>
        <w:t xml:space="preserve">2.2 </w:t>
      </w:r>
      <w:r w:rsidR="00245AF9">
        <w:t>On NS_17</w:t>
      </w:r>
    </w:p>
    <w:p w14:paraId="1EC7D6F6" w14:textId="6CA18844" w:rsidR="008F6F4E" w:rsidRDefault="00390F41" w:rsidP="008F6F4E">
      <w:r>
        <w:t xml:space="preserve">This section provides region proposals for NS_17. </w:t>
      </w:r>
      <w:r w:rsidR="00444055">
        <w:t>The regions from [1] and the proposal from this contribution are visualised in Table 1</w:t>
      </w:r>
      <w:r w:rsidR="00932D53">
        <w:t>a while Table 1b provide</w:t>
      </w:r>
      <w:r w:rsidR="007C1DFA">
        <w:t>s</w:t>
      </w:r>
      <w:r w:rsidR="00932D53">
        <w:t xml:space="preserve"> simulation results for QPSK.</w:t>
      </w:r>
      <w:r w:rsidR="00444055">
        <w:t xml:space="preserve"> The </w:t>
      </w:r>
      <w:r w:rsidR="00880FEC">
        <w:t>updated proposal</w:t>
      </w:r>
      <w:r w:rsidR="000F7772">
        <w:t xml:space="preserve"> is found in Table 2.</w:t>
      </w:r>
    </w:p>
    <w:p w14:paraId="401C663B" w14:textId="7E4BC171" w:rsidR="00390F41" w:rsidRDefault="00390F41" w:rsidP="00390F41">
      <w:pPr>
        <w:jc w:val="center"/>
      </w:pPr>
      <w:r>
        <w:t>Table 1</w:t>
      </w:r>
      <w:r w:rsidR="00932D53">
        <w:t>a</w:t>
      </w:r>
      <w:r>
        <w:t>: Visual presentation of updated A-MPR regions with respect to [1].</w:t>
      </w:r>
    </w:p>
    <w:tbl>
      <w:tblPr>
        <w:tblStyle w:val="TableGrid"/>
        <w:tblW w:w="0" w:type="auto"/>
        <w:tblLook w:val="04A0" w:firstRow="1" w:lastRow="0" w:firstColumn="1" w:lastColumn="0" w:noHBand="0" w:noVBand="1"/>
      </w:tblPr>
      <w:tblGrid>
        <w:gridCol w:w="4815"/>
        <w:gridCol w:w="4816"/>
      </w:tblGrid>
      <w:tr w:rsidR="008F6F4E" w14:paraId="592FD06F" w14:textId="77777777" w:rsidTr="00BB601D">
        <w:tc>
          <w:tcPr>
            <w:tcW w:w="4815" w:type="dxa"/>
            <w:shd w:val="clear" w:color="auto" w:fill="D9D9D9" w:themeFill="background1" w:themeFillShade="D9"/>
            <w:vAlign w:val="center"/>
          </w:tcPr>
          <w:p w14:paraId="4BB746F6" w14:textId="20B4863B" w:rsidR="008F6F4E" w:rsidRDefault="00BB601D" w:rsidP="00BB601D">
            <w:pPr>
              <w:spacing w:after="0"/>
              <w:jc w:val="center"/>
            </w:pPr>
            <w:r>
              <w:t>Starting Point</w:t>
            </w:r>
            <w:r w:rsidR="00390F41">
              <w:t xml:space="preserve"> from [1]</w:t>
            </w:r>
          </w:p>
        </w:tc>
        <w:tc>
          <w:tcPr>
            <w:tcW w:w="4816" w:type="dxa"/>
            <w:shd w:val="clear" w:color="auto" w:fill="D9D9D9" w:themeFill="background1" w:themeFillShade="D9"/>
            <w:vAlign w:val="center"/>
          </w:tcPr>
          <w:p w14:paraId="512A273B" w14:textId="500CCC64" w:rsidR="008F6F4E" w:rsidRDefault="00BB601D" w:rsidP="00BB601D">
            <w:pPr>
              <w:spacing w:after="0"/>
              <w:jc w:val="center"/>
            </w:pPr>
            <w:r>
              <w:t>Updated Proposal</w:t>
            </w:r>
          </w:p>
        </w:tc>
      </w:tr>
      <w:tr w:rsidR="00BB601D" w14:paraId="5BBF166E" w14:textId="77777777" w:rsidTr="008F6F4E">
        <w:tc>
          <w:tcPr>
            <w:tcW w:w="4815" w:type="dxa"/>
          </w:tcPr>
          <w:p w14:paraId="1869949C" w14:textId="0F2767E3" w:rsidR="00BB601D" w:rsidRPr="008F6F4E" w:rsidRDefault="00BB601D" w:rsidP="009A01FA">
            <w:pPr>
              <w:jc w:val="center"/>
            </w:pPr>
            <w:r w:rsidRPr="008F6F4E">
              <w:rPr>
                <w:noProof/>
              </w:rPr>
              <w:lastRenderedPageBreak/>
              <w:drawing>
                <wp:inline distT="0" distB="0" distL="0" distR="0" wp14:anchorId="75C92676" wp14:editId="40D56325">
                  <wp:extent cx="2269493" cy="2160000"/>
                  <wp:effectExtent l="0" t="0" r="3810" b="0"/>
                  <wp:docPr id="2107517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517037" name=""/>
                          <pic:cNvPicPr/>
                        </pic:nvPicPr>
                        <pic:blipFill>
                          <a:blip r:embed="rId9"/>
                          <a:stretch>
                            <a:fillRect/>
                          </a:stretch>
                        </pic:blipFill>
                        <pic:spPr>
                          <a:xfrm>
                            <a:off x="0" y="0"/>
                            <a:ext cx="2269493" cy="2160000"/>
                          </a:xfrm>
                          <a:prstGeom prst="rect">
                            <a:avLst/>
                          </a:prstGeom>
                        </pic:spPr>
                      </pic:pic>
                    </a:graphicData>
                  </a:graphic>
                </wp:inline>
              </w:drawing>
            </w:r>
          </w:p>
        </w:tc>
        <w:tc>
          <w:tcPr>
            <w:tcW w:w="4816" w:type="dxa"/>
          </w:tcPr>
          <w:p w14:paraId="2576DB12" w14:textId="538F3168" w:rsidR="00BB601D" w:rsidRPr="00B939F3" w:rsidRDefault="00766172" w:rsidP="009A01FA">
            <w:pPr>
              <w:jc w:val="center"/>
            </w:pPr>
            <w:r w:rsidRPr="00766172">
              <w:rPr>
                <w:noProof/>
              </w:rPr>
              <w:drawing>
                <wp:inline distT="0" distB="0" distL="0" distR="0" wp14:anchorId="37674D55" wp14:editId="4E1DF01B">
                  <wp:extent cx="2395351" cy="2160000"/>
                  <wp:effectExtent l="0" t="0" r="5080" b="0"/>
                  <wp:docPr id="1723378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378041" name=""/>
                          <pic:cNvPicPr/>
                        </pic:nvPicPr>
                        <pic:blipFill>
                          <a:blip r:embed="rId10"/>
                          <a:stretch>
                            <a:fillRect/>
                          </a:stretch>
                        </pic:blipFill>
                        <pic:spPr>
                          <a:xfrm>
                            <a:off x="0" y="0"/>
                            <a:ext cx="2395351" cy="2160000"/>
                          </a:xfrm>
                          <a:prstGeom prst="rect">
                            <a:avLst/>
                          </a:prstGeom>
                        </pic:spPr>
                      </pic:pic>
                    </a:graphicData>
                  </a:graphic>
                </wp:inline>
              </w:drawing>
            </w:r>
          </w:p>
        </w:tc>
      </w:tr>
      <w:tr w:rsidR="00BB601D" w14:paraId="5DE0328D" w14:textId="77777777" w:rsidTr="008F6F4E">
        <w:tc>
          <w:tcPr>
            <w:tcW w:w="4815" w:type="dxa"/>
          </w:tcPr>
          <w:p w14:paraId="13A2A32A" w14:textId="7FC3D029" w:rsidR="00BB601D" w:rsidRPr="008F6F4E" w:rsidRDefault="00BB601D" w:rsidP="009A01FA">
            <w:pPr>
              <w:jc w:val="center"/>
            </w:pPr>
            <w:r w:rsidRPr="00B939F3">
              <w:rPr>
                <w:noProof/>
              </w:rPr>
              <w:drawing>
                <wp:inline distT="0" distB="0" distL="0" distR="0" wp14:anchorId="1615C296" wp14:editId="5BD6BA8C">
                  <wp:extent cx="2390121" cy="2160000"/>
                  <wp:effectExtent l="0" t="0" r="0" b="0"/>
                  <wp:docPr id="707413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413347" name=""/>
                          <pic:cNvPicPr/>
                        </pic:nvPicPr>
                        <pic:blipFill>
                          <a:blip r:embed="rId11"/>
                          <a:stretch>
                            <a:fillRect/>
                          </a:stretch>
                        </pic:blipFill>
                        <pic:spPr>
                          <a:xfrm>
                            <a:off x="0" y="0"/>
                            <a:ext cx="2390121" cy="2160000"/>
                          </a:xfrm>
                          <a:prstGeom prst="rect">
                            <a:avLst/>
                          </a:prstGeom>
                        </pic:spPr>
                      </pic:pic>
                    </a:graphicData>
                  </a:graphic>
                </wp:inline>
              </w:drawing>
            </w:r>
          </w:p>
        </w:tc>
        <w:tc>
          <w:tcPr>
            <w:tcW w:w="4816" w:type="dxa"/>
          </w:tcPr>
          <w:p w14:paraId="615A3CED" w14:textId="181C8695" w:rsidR="00BB601D" w:rsidRPr="00B939F3" w:rsidRDefault="00B55145" w:rsidP="009A01FA">
            <w:pPr>
              <w:jc w:val="center"/>
            </w:pPr>
            <w:r w:rsidRPr="00B55145">
              <w:rPr>
                <w:noProof/>
              </w:rPr>
              <w:drawing>
                <wp:inline distT="0" distB="0" distL="0" distR="0" wp14:anchorId="1963B53C" wp14:editId="78639AF7">
                  <wp:extent cx="2368193" cy="2160000"/>
                  <wp:effectExtent l="0" t="0" r="0" b="0"/>
                  <wp:docPr id="1282074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74250" name=""/>
                          <pic:cNvPicPr/>
                        </pic:nvPicPr>
                        <pic:blipFill>
                          <a:blip r:embed="rId12"/>
                          <a:stretch>
                            <a:fillRect/>
                          </a:stretch>
                        </pic:blipFill>
                        <pic:spPr>
                          <a:xfrm>
                            <a:off x="0" y="0"/>
                            <a:ext cx="2368193" cy="2160000"/>
                          </a:xfrm>
                          <a:prstGeom prst="rect">
                            <a:avLst/>
                          </a:prstGeom>
                        </pic:spPr>
                      </pic:pic>
                    </a:graphicData>
                  </a:graphic>
                </wp:inline>
              </w:drawing>
            </w:r>
          </w:p>
        </w:tc>
      </w:tr>
      <w:tr w:rsidR="008F6F4E" w14:paraId="44CBB8EE" w14:textId="77777777" w:rsidTr="008F6F4E">
        <w:tc>
          <w:tcPr>
            <w:tcW w:w="4815" w:type="dxa"/>
          </w:tcPr>
          <w:p w14:paraId="1A5C0F8A" w14:textId="21F84A30" w:rsidR="008F6F4E" w:rsidRDefault="0033461D" w:rsidP="009A01FA">
            <w:pPr>
              <w:jc w:val="center"/>
            </w:pPr>
            <w:r w:rsidRPr="0033461D">
              <w:rPr>
                <w:noProof/>
              </w:rPr>
              <w:drawing>
                <wp:inline distT="0" distB="0" distL="0" distR="0" wp14:anchorId="4D42C7BD" wp14:editId="126CD6CD">
                  <wp:extent cx="2373913" cy="2160000"/>
                  <wp:effectExtent l="0" t="0" r="1270" b="0"/>
                  <wp:docPr id="52578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78838" name=""/>
                          <pic:cNvPicPr/>
                        </pic:nvPicPr>
                        <pic:blipFill>
                          <a:blip r:embed="rId13"/>
                          <a:stretch>
                            <a:fillRect/>
                          </a:stretch>
                        </pic:blipFill>
                        <pic:spPr>
                          <a:xfrm>
                            <a:off x="0" y="0"/>
                            <a:ext cx="2373913" cy="2160000"/>
                          </a:xfrm>
                          <a:prstGeom prst="rect">
                            <a:avLst/>
                          </a:prstGeom>
                        </pic:spPr>
                      </pic:pic>
                    </a:graphicData>
                  </a:graphic>
                </wp:inline>
              </w:drawing>
            </w:r>
          </w:p>
        </w:tc>
        <w:tc>
          <w:tcPr>
            <w:tcW w:w="4816" w:type="dxa"/>
          </w:tcPr>
          <w:p w14:paraId="58CCD31C" w14:textId="6A70D7F0" w:rsidR="008F6F4E" w:rsidRDefault="008B0C6C" w:rsidP="009A01FA">
            <w:pPr>
              <w:jc w:val="center"/>
            </w:pPr>
            <w:r w:rsidRPr="008B0C6C">
              <w:rPr>
                <w:noProof/>
              </w:rPr>
              <w:drawing>
                <wp:inline distT="0" distB="0" distL="0" distR="0" wp14:anchorId="06190368" wp14:editId="4027264C">
                  <wp:extent cx="2312471" cy="2160000"/>
                  <wp:effectExtent l="0" t="0" r="0" b="0"/>
                  <wp:docPr id="1247134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34664" name=""/>
                          <pic:cNvPicPr/>
                        </pic:nvPicPr>
                        <pic:blipFill>
                          <a:blip r:embed="rId14"/>
                          <a:stretch>
                            <a:fillRect/>
                          </a:stretch>
                        </pic:blipFill>
                        <pic:spPr>
                          <a:xfrm>
                            <a:off x="0" y="0"/>
                            <a:ext cx="2312471" cy="2160000"/>
                          </a:xfrm>
                          <a:prstGeom prst="rect">
                            <a:avLst/>
                          </a:prstGeom>
                        </pic:spPr>
                      </pic:pic>
                    </a:graphicData>
                  </a:graphic>
                </wp:inline>
              </w:drawing>
            </w:r>
          </w:p>
        </w:tc>
      </w:tr>
      <w:tr w:rsidR="00BB601D" w14:paraId="7DC8E4AC" w14:textId="77777777" w:rsidTr="008F6F4E">
        <w:tc>
          <w:tcPr>
            <w:tcW w:w="4815" w:type="dxa"/>
          </w:tcPr>
          <w:p w14:paraId="31961EC9" w14:textId="078CEDD0" w:rsidR="00BB601D" w:rsidRPr="0033461D" w:rsidRDefault="00B10A62" w:rsidP="009A01FA">
            <w:pPr>
              <w:jc w:val="center"/>
            </w:pPr>
            <w:r w:rsidRPr="00B10A62">
              <w:rPr>
                <w:noProof/>
              </w:rPr>
              <w:lastRenderedPageBreak/>
              <w:drawing>
                <wp:inline distT="0" distB="0" distL="0" distR="0" wp14:anchorId="448BFC4F" wp14:editId="3826585F">
                  <wp:extent cx="2401165" cy="2160000"/>
                  <wp:effectExtent l="0" t="0" r="0" b="0"/>
                  <wp:docPr id="726127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27394" name=""/>
                          <pic:cNvPicPr/>
                        </pic:nvPicPr>
                        <pic:blipFill>
                          <a:blip r:embed="rId15"/>
                          <a:stretch>
                            <a:fillRect/>
                          </a:stretch>
                        </pic:blipFill>
                        <pic:spPr>
                          <a:xfrm>
                            <a:off x="0" y="0"/>
                            <a:ext cx="2401165" cy="2160000"/>
                          </a:xfrm>
                          <a:prstGeom prst="rect">
                            <a:avLst/>
                          </a:prstGeom>
                        </pic:spPr>
                      </pic:pic>
                    </a:graphicData>
                  </a:graphic>
                </wp:inline>
              </w:drawing>
            </w:r>
          </w:p>
        </w:tc>
        <w:tc>
          <w:tcPr>
            <w:tcW w:w="4816" w:type="dxa"/>
          </w:tcPr>
          <w:p w14:paraId="6727D2A5" w14:textId="2EBAC40D" w:rsidR="00BB601D" w:rsidRDefault="00DF3ED6" w:rsidP="009A01FA">
            <w:pPr>
              <w:jc w:val="center"/>
            </w:pPr>
            <w:r w:rsidRPr="00DF3ED6">
              <w:rPr>
                <w:noProof/>
              </w:rPr>
              <w:drawing>
                <wp:inline distT="0" distB="0" distL="0" distR="0" wp14:anchorId="4DFFF552" wp14:editId="3A3BCF58">
                  <wp:extent cx="2384348" cy="2160000"/>
                  <wp:effectExtent l="0" t="0" r="3810" b="0"/>
                  <wp:docPr id="989503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503636" name=""/>
                          <pic:cNvPicPr/>
                        </pic:nvPicPr>
                        <pic:blipFill>
                          <a:blip r:embed="rId16"/>
                          <a:stretch>
                            <a:fillRect/>
                          </a:stretch>
                        </pic:blipFill>
                        <pic:spPr>
                          <a:xfrm>
                            <a:off x="0" y="0"/>
                            <a:ext cx="2384348" cy="2160000"/>
                          </a:xfrm>
                          <a:prstGeom prst="rect">
                            <a:avLst/>
                          </a:prstGeom>
                        </pic:spPr>
                      </pic:pic>
                    </a:graphicData>
                  </a:graphic>
                </wp:inline>
              </w:drawing>
            </w:r>
          </w:p>
        </w:tc>
      </w:tr>
      <w:tr w:rsidR="00DC6FCF" w14:paraId="0091235C" w14:textId="77777777" w:rsidTr="008F6F4E">
        <w:tc>
          <w:tcPr>
            <w:tcW w:w="4815" w:type="dxa"/>
          </w:tcPr>
          <w:p w14:paraId="23CC69AA" w14:textId="087E1334" w:rsidR="00DC6FCF" w:rsidRPr="00B10A62" w:rsidRDefault="00DC6FCF" w:rsidP="009A01FA">
            <w:pPr>
              <w:jc w:val="center"/>
            </w:pPr>
            <w:r w:rsidRPr="00DC6FCF">
              <w:rPr>
                <w:noProof/>
              </w:rPr>
              <w:drawing>
                <wp:inline distT="0" distB="0" distL="0" distR="0" wp14:anchorId="67B35AE0" wp14:editId="513138CE">
                  <wp:extent cx="2373398" cy="2160000"/>
                  <wp:effectExtent l="0" t="0" r="1905" b="0"/>
                  <wp:docPr id="996516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516629" name=""/>
                          <pic:cNvPicPr/>
                        </pic:nvPicPr>
                        <pic:blipFill>
                          <a:blip r:embed="rId17"/>
                          <a:stretch>
                            <a:fillRect/>
                          </a:stretch>
                        </pic:blipFill>
                        <pic:spPr>
                          <a:xfrm>
                            <a:off x="0" y="0"/>
                            <a:ext cx="2373398" cy="2160000"/>
                          </a:xfrm>
                          <a:prstGeom prst="rect">
                            <a:avLst/>
                          </a:prstGeom>
                        </pic:spPr>
                      </pic:pic>
                    </a:graphicData>
                  </a:graphic>
                </wp:inline>
              </w:drawing>
            </w:r>
          </w:p>
        </w:tc>
        <w:tc>
          <w:tcPr>
            <w:tcW w:w="4816" w:type="dxa"/>
          </w:tcPr>
          <w:p w14:paraId="73FE5F0B" w14:textId="16991AAA" w:rsidR="00DC6FCF" w:rsidRPr="00DF3ED6" w:rsidRDefault="00EA60C2" w:rsidP="009A01FA">
            <w:pPr>
              <w:jc w:val="center"/>
            </w:pPr>
            <w:r w:rsidRPr="00EA60C2">
              <w:rPr>
                <w:noProof/>
              </w:rPr>
              <w:drawing>
                <wp:inline distT="0" distB="0" distL="0" distR="0" wp14:anchorId="0AA0AEF9" wp14:editId="03AA51E8">
                  <wp:extent cx="2351655" cy="2160000"/>
                  <wp:effectExtent l="0" t="0" r="0" b="0"/>
                  <wp:docPr id="773881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81611" name=""/>
                          <pic:cNvPicPr/>
                        </pic:nvPicPr>
                        <pic:blipFill>
                          <a:blip r:embed="rId18"/>
                          <a:stretch>
                            <a:fillRect/>
                          </a:stretch>
                        </pic:blipFill>
                        <pic:spPr>
                          <a:xfrm>
                            <a:off x="0" y="0"/>
                            <a:ext cx="2351655" cy="2160000"/>
                          </a:xfrm>
                          <a:prstGeom prst="rect">
                            <a:avLst/>
                          </a:prstGeom>
                        </pic:spPr>
                      </pic:pic>
                    </a:graphicData>
                  </a:graphic>
                </wp:inline>
              </w:drawing>
            </w:r>
          </w:p>
        </w:tc>
      </w:tr>
      <w:tr w:rsidR="00EA60C2" w14:paraId="3F0BC71E" w14:textId="77777777" w:rsidTr="008F6F4E">
        <w:tc>
          <w:tcPr>
            <w:tcW w:w="4815" w:type="dxa"/>
          </w:tcPr>
          <w:p w14:paraId="42EC54FE" w14:textId="6E952D63" w:rsidR="00EA60C2" w:rsidRPr="00DC6FCF" w:rsidRDefault="00592F77" w:rsidP="009A01FA">
            <w:pPr>
              <w:jc w:val="center"/>
            </w:pPr>
            <w:r w:rsidRPr="00592F77">
              <w:rPr>
                <w:noProof/>
              </w:rPr>
              <w:drawing>
                <wp:inline distT="0" distB="0" distL="0" distR="0" wp14:anchorId="6BFB3083" wp14:editId="09813081">
                  <wp:extent cx="2383269" cy="2160000"/>
                  <wp:effectExtent l="0" t="0" r="4445" b="0"/>
                  <wp:docPr id="168821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1793" name=""/>
                          <pic:cNvPicPr/>
                        </pic:nvPicPr>
                        <pic:blipFill>
                          <a:blip r:embed="rId19"/>
                          <a:stretch>
                            <a:fillRect/>
                          </a:stretch>
                        </pic:blipFill>
                        <pic:spPr>
                          <a:xfrm>
                            <a:off x="0" y="0"/>
                            <a:ext cx="2383269" cy="2160000"/>
                          </a:xfrm>
                          <a:prstGeom prst="rect">
                            <a:avLst/>
                          </a:prstGeom>
                        </pic:spPr>
                      </pic:pic>
                    </a:graphicData>
                  </a:graphic>
                </wp:inline>
              </w:drawing>
            </w:r>
          </w:p>
        </w:tc>
        <w:tc>
          <w:tcPr>
            <w:tcW w:w="4816" w:type="dxa"/>
          </w:tcPr>
          <w:p w14:paraId="7F857CA5" w14:textId="17C3AFD2" w:rsidR="00EA60C2" w:rsidRPr="00EA60C2" w:rsidRDefault="00A421C4" w:rsidP="009A01FA">
            <w:pPr>
              <w:jc w:val="center"/>
            </w:pPr>
            <w:r w:rsidRPr="00A421C4">
              <w:rPr>
                <w:noProof/>
              </w:rPr>
              <w:drawing>
                <wp:inline distT="0" distB="0" distL="0" distR="0" wp14:anchorId="493CC582" wp14:editId="27DC060A">
                  <wp:extent cx="2367194" cy="2160000"/>
                  <wp:effectExtent l="0" t="0" r="0" b="0"/>
                  <wp:docPr id="2144242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42289" name=""/>
                          <pic:cNvPicPr/>
                        </pic:nvPicPr>
                        <pic:blipFill>
                          <a:blip r:embed="rId20"/>
                          <a:stretch>
                            <a:fillRect/>
                          </a:stretch>
                        </pic:blipFill>
                        <pic:spPr>
                          <a:xfrm>
                            <a:off x="0" y="0"/>
                            <a:ext cx="2367194" cy="2160000"/>
                          </a:xfrm>
                          <a:prstGeom prst="rect">
                            <a:avLst/>
                          </a:prstGeom>
                        </pic:spPr>
                      </pic:pic>
                    </a:graphicData>
                  </a:graphic>
                </wp:inline>
              </w:drawing>
            </w:r>
          </w:p>
        </w:tc>
      </w:tr>
    </w:tbl>
    <w:p w14:paraId="36E26AE6" w14:textId="385AD7A4" w:rsidR="005379FF" w:rsidRDefault="005379FF" w:rsidP="008F6F4E"/>
    <w:p w14:paraId="3D72F3BE" w14:textId="77777777" w:rsidR="007C1DFA" w:rsidRDefault="007C1DFA" w:rsidP="008F6F4E"/>
    <w:p w14:paraId="0699D2BA" w14:textId="77777777" w:rsidR="007C1DFA" w:rsidRDefault="007C1DFA" w:rsidP="008F6F4E"/>
    <w:p w14:paraId="6A87F160" w14:textId="77777777" w:rsidR="007C1DFA" w:rsidRDefault="007C1DFA" w:rsidP="008F6F4E"/>
    <w:p w14:paraId="52F6DC9D" w14:textId="77777777" w:rsidR="007C1DFA" w:rsidRDefault="007C1DFA" w:rsidP="008F6F4E"/>
    <w:p w14:paraId="65C18099" w14:textId="77777777" w:rsidR="007C1DFA" w:rsidRDefault="007C1DFA" w:rsidP="008F6F4E"/>
    <w:p w14:paraId="08ABF98C" w14:textId="77777777" w:rsidR="007C1DFA" w:rsidRDefault="007C1DFA" w:rsidP="008F6F4E"/>
    <w:p w14:paraId="017E7D82" w14:textId="77777777" w:rsidR="007C1DFA" w:rsidRDefault="007C1DFA" w:rsidP="008F6F4E"/>
    <w:p w14:paraId="1029D4E8" w14:textId="59D29284" w:rsidR="00932D53" w:rsidRDefault="00932D53" w:rsidP="0090108A">
      <w:pPr>
        <w:jc w:val="center"/>
      </w:pPr>
      <w:r>
        <w:lastRenderedPageBreak/>
        <w:t>Table 1b: Simulation results</w:t>
      </w:r>
    </w:p>
    <w:tbl>
      <w:tblPr>
        <w:tblStyle w:val="TableGrid"/>
        <w:tblW w:w="0" w:type="auto"/>
        <w:tblLook w:val="04A0" w:firstRow="1" w:lastRow="0" w:firstColumn="1" w:lastColumn="0" w:noHBand="0" w:noVBand="1"/>
      </w:tblPr>
      <w:tblGrid>
        <w:gridCol w:w="4815"/>
        <w:gridCol w:w="4816"/>
      </w:tblGrid>
      <w:tr w:rsidR="00932D53" w14:paraId="63085BF5" w14:textId="77777777" w:rsidTr="00932D53">
        <w:tc>
          <w:tcPr>
            <w:tcW w:w="4815" w:type="dxa"/>
          </w:tcPr>
          <w:p w14:paraId="23762EE5" w14:textId="5E2C2586" w:rsidR="00932D53" w:rsidRDefault="005379FF" w:rsidP="008F6F4E">
            <w:r w:rsidRPr="005379FF">
              <w:rPr>
                <w:noProof/>
              </w:rPr>
              <w:drawing>
                <wp:inline distT="0" distB="0" distL="0" distR="0" wp14:anchorId="5EA871E0" wp14:editId="1ED55214">
                  <wp:extent cx="2676335" cy="2160000"/>
                  <wp:effectExtent l="0" t="0" r="3810" b="0"/>
                  <wp:docPr id="683750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50747" name=""/>
                          <pic:cNvPicPr/>
                        </pic:nvPicPr>
                        <pic:blipFill>
                          <a:blip r:embed="rId21"/>
                          <a:stretch>
                            <a:fillRect/>
                          </a:stretch>
                        </pic:blipFill>
                        <pic:spPr>
                          <a:xfrm>
                            <a:off x="0" y="0"/>
                            <a:ext cx="2676335" cy="2160000"/>
                          </a:xfrm>
                          <a:prstGeom prst="rect">
                            <a:avLst/>
                          </a:prstGeom>
                        </pic:spPr>
                      </pic:pic>
                    </a:graphicData>
                  </a:graphic>
                </wp:inline>
              </w:drawing>
            </w:r>
          </w:p>
        </w:tc>
        <w:tc>
          <w:tcPr>
            <w:tcW w:w="4816" w:type="dxa"/>
          </w:tcPr>
          <w:p w14:paraId="07F1D1C0" w14:textId="1E6762FB" w:rsidR="00932D53" w:rsidRDefault="009375D8" w:rsidP="008F6F4E">
            <w:r w:rsidRPr="009375D8">
              <w:rPr>
                <w:noProof/>
              </w:rPr>
              <w:drawing>
                <wp:inline distT="0" distB="0" distL="0" distR="0" wp14:anchorId="7F4CF3B9" wp14:editId="623BECCE">
                  <wp:extent cx="2636020" cy="2160000"/>
                  <wp:effectExtent l="0" t="0" r="5715" b="0"/>
                  <wp:docPr id="1726900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900934" name=""/>
                          <pic:cNvPicPr/>
                        </pic:nvPicPr>
                        <pic:blipFill>
                          <a:blip r:embed="rId22"/>
                          <a:stretch>
                            <a:fillRect/>
                          </a:stretch>
                        </pic:blipFill>
                        <pic:spPr>
                          <a:xfrm>
                            <a:off x="0" y="0"/>
                            <a:ext cx="2636020" cy="2160000"/>
                          </a:xfrm>
                          <a:prstGeom prst="rect">
                            <a:avLst/>
                          </a:prstGeom>
                        </pic:spPr>
                      </pic:pic>
                    </a:graphicData>
                  </a:graphic>
                </wp:inline>
              </w:drawing>
            </w:r>
          </w:p>
        </w:tc>
      </w:tr>
      <w:tr w:rsidR="00932D53" w14:paraId="0B2B9EF5" w14:textId="77777777" w:rsidTr="00932D53">
        <w:tc>
          <w:tcPr>
            <w:tcW w:w="4815" w:type="dxa"/>
          </w:tcPr>
          <w:p w14:paraId="52BCC275" w14:textId="38834676" w:rsidR="00932D53" w:rsidRDefault="009375D8" w:rsidP="008F6F4E">
            <w:r w:rsidRPr="009375D8">
              <w:rPr>
                <w:noProof/>
              </w:rPr>
              <w:drawing>
                <wp:inline distT="0" distB="0" distL="0" distR="0" wp14:anchorId="1F32F476" wp14:editId="3B13298B">
                  <wp:extent cx="2661966" cy="2160000"/>
                  <wp:effectExtent l="0" t="0" r="5080" b="0"/>
                  <wp:docPr id="183261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15318" name=""/>
                          <pic:cNvPicPr/>
                        </pic:nvPicPr>
                        <pic:blipFill>
                          <a:blip r:embed="rId23"/>
                          <a:stretch>
                            <a:fillRect/>
                          </a:stretch>
                        </pic:blipFill>
                        <pic:spPr>
                          <a:xfrm>
                            <a:off x="0" y="0"/>
                            <a:ext cx="2661966" cy="2160000"/>
                          </a:xfrm>
                          <a:prstGeom prst="rect">
                            <a:avLst/>
                          </a:prstGeom>
                        </pic:spPr>
                      </pic:pic>
                    </a:graphicData>
                  </a:graphic>
                </wp:inline>
              </w:drawing>
            </w:r>
          </w:p>
        </w:tc>
        <w:tc>
          <w:tcPr>
            <w:tcW w:w="4816" w:type="dxa"/>
          </w:tcPr>
          <w:p w14:paraId="2E7CF765" w14:textId="77994129" w:rsidR="00932D53" w:rsidRDefault="00B30811" w:rsidP="008F6F4E">
            <w:r w:rsidRPr="00B30811">
              <w:rPr>
                <w:noProof/>
              </w:rPr>
              <w:drawing>
                <wp:inline distT="0" distB="0" distL="0" distR="0" wp14:anchorId="4D65C5EB" wp14:editId="324FD0C0">
                  <wp:extent cx="2657889" cy="2160000"/>
                  <wp:effectExtent l="0" t="0" r="0" b="0"/>
                  <wp:docPr id="1064051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051303" name=""/>
                          <pic:cNvPicPr/>
                        </pic:nvPicPr>
                        <pic:blipFill>
                          <a:blip r:embed="rId24"/>
                          <a:stretch>
                            <a:fillRect/>
                          </a:stretch>
                        </pic:blipFill>
                        <pic:spPr>
                          <a:xfrm>
                            <a:off x="0" y="0"/>
                            <a:ext cx="2657889" cy="2160000"/>
                          </a:xfrm>
                          <a:prstGeom prst="rect">
                            <a:avLst/>
                          </a:prstGeom>
                        </pic:spPr>
                      </pic:pic>
                    </a:graphicData>
                  </a:graphic>
                </wp:inline>
              </w:drawing>
            </w:r>
          </w:p>
        </w:tc>
      </w:tr>
      <w:tr w:rsidR="0041152C" w14:paraId="405067B8" w14:textId="77777777" w:rsidTr="00932D53">
        <w:tc>
          <w:tcPr>
            <w:tcW w:w="4815" w:type="dxa"/>
          </w:tcPr>
          <w:p w14:paraId="0DAAA853" w14:textId="6E85732D" w:rsidR="0041152C" w:rsidRPr="009375D8" w:rsidRDefault="006773D4" w:rsidP="008F6F4E">
            <w:r w:rsidRPr="006773D4">
              <w:rPr>
                <w:noProof/>
              </w:rPr>
              <w:drawing>
                <wp:inline distT="0" distB="0" distL="0" distR="0" wp14:anchorId="10A06E2D" wp14:editId="00E0711A">
                  <wp:extent cx="2696085" cy="2160000"/>
                  <wp:effectExtent l="0" t="0" r="0" b="0"/>
                  <wp:docPr id="1150178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178574" name=""/>
                          <pic:cNvPicPr/>
                        </pic:nvPicPr>
                        <pic:blipFill>
                          <a:blip r:embed="rId25"/>
                          <a:stretch>
                            <a:fillRect/>
                          </a:stretch>
                        </pic:blipFill>
                        <pic:spPr>
                          <a:xfrm>
                            <a:off x="0" y="0"/>
                            <a:ext cx="2696085" cy="2160000"/>
                          </a:xfrm>
                          <a:prstGeom prst="rect">
                            <a:avLst/>
                          </a:prstGeom>
                        </pic:spPr>
                      </pic:pic>
                    </a:graphicData>
                  </a:graphic>
                </wp:inline>
              </w:drawing>
            </w:r>
          </w:p>
        </w:tc>
        <w:tc>
          <w:tcPr>
            <w:tcW w:w="4816" w:type="dxa"/>
          </w:tcPr>
          <w:p w14:paraId="67083119" w14:textId="3EC336B7" w:rsidR="0041152C" w:rsidRPr="00B30811" w:rsidRDefault="00EA78FF" w:rsidP="008F6F4E">
            <w:r w:rsidRPr="00EA78FF">
              <w:rPr>
                <w:noProof/>
              </w:rPr>
              <w:drawing>
                <wp:inline distT="0" distB="0" distL="0" distR="0" wp14:anchorId="6216DF99" wp14:editId="0610AA87">
                  <wp:extent cx="2661626" cy="2160000"/>
                  <wp:effectExtent l="0" t="0" r="5715" b="0"/>
                  <wp:docPr id="2092723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723536" name=""/>
                          <pic:cNvPicPr/>
                        </pic:nvPicPr>
                        <pic:blipFill>
                          <a:blip r:embed="rId26"/>
                          <a:stretch>
                            <a:fillRect/>
                          </a:stretch>
                        </pic:blipFill>
                        <pic:spPr>
                          <a:xfrm>
                            <a:off x="0" y="0"/>
                            <a:ext cx="2661626" cy="2160000"/>
                          </a:xfrm>
                          <a:prstGeom prst="rect">
                            <a:avLst/>
                          </a:prstGeom>
                        </pic:spPr>
                      </pic:pic>
                    </a:graphicData>
                  </a:graphic>
                </wp:inline>
              </w:drawing>
            </w:r>
          </w:p>
        </w:tc>
      </w:tr>
    </w:tbl>
    <w:p w14:paraId="18D930E9" w14:textId="77777777" w:rsidR="00932D53" w:rsidRDefault="00932D53" w:rsidP="008F6F4E"/>
    <w:p w14:paraId="02DE9658" w14:textId="2C70E595" w:rsidR="00D81B1B" w:rsidRPr="008F6F4E" w:rsidRDefault="00B6038A" w:rsidP="008F6F4E">
      <w:r>
        <w:t>Table 2 is based on contribution [</w:t>
      </w:r>
      <w:r w:rsidR="00444055">
        <w:t>1</w:t>
      </w:r>
      <w:r>
        <w:t>] with red colour indicating changes. The conditions for “spanning two carriers” or “one carrier” has been removed without red highlighting to keep cluttering at minimum level.</w:t>
      </w:r>
    </w:p>
    <w:p w14:paraId="5C58328E" w14:textId="77777777" w:rsidR="008F6F4E" w:rsidRPr="00420CB0" w:rsidRDefault="008F6F4E" w:rsidP="008F6F4E">
      <w:pPr>
        <w:pStyle w:val="TH"/>
        <w:rPr>
          <w:lang w:eastAsia="en-GB"/>
        </w:rPr>
      </w:pPr>
      <w:bookmarkStart w:id="1" w:name="_CRTable6_2_4A_42"/>
      <w:r w:rsidRPr="00420CB0">
        <w:t>Table</w:t>
      </w:r>
      <w:bookmarkEnd w:id="1"/>
      <w:r w:rsidRPr="00420CB0">
        <w:t xml:space="preserve"> 2: Contiguous Allocation A-MPR for CA_28C NS_17 (power class 3)</w:t>
      </w:r>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8F6F4E" w:rsidRPr="00420CB0" w14:paraId="0C5BF6AC" w14:textId="77777777" w:rsidTr="00EA78FF">
        <w:trPr>
          <w:jc w:val="center"/>
        </w:trPr>
        <w:tc>
          <w:tcPr>
            <w:tcW w:w="1136" w:type="dxa"/>
            <w:vMerge w:val="restart"/>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E9862F4" w14:textId="77777777" w:rsidR="008F6F4E" w:rsidRPr="00420CB0" w:rsidRDefault="008F6F4E" w:rsidP="00ED486A">
            <w:pPr>
              <w:pStyle w:val="TAH"/>
              <w:rPr>
                <w:rFonts w:cs="Arial"/>
              </w:rPr>
            </w:pPr>
            <w:r w:rsidRPr="00420CB0">
              <w:rPr>
                <w:rFonts w:cs="Arial"/>
              </w:rPr>
              <w:t>CA Bandwidth Class C</w:t>
            </w:r>
          </w:p>
        </w:tc>
        <w:tc>
          <w:tcPr>
            <w:tcW w:w="1024" w:type="dxa"/>
            <w:tcBorders>
              <w:top w:val="single" w:sz="4" w:space="0" w:color="auto"/>
              <w:left w:val="single" w:sz="6" w:space="0" w:color="auto"/>
              <w:bottom w:val="nil"/>
              <w:right w:val="single" w:sz="6" w:space="0" w:color="auto"/>
            </w:tcBorders>
            <w:vAlign w:val="center"/>
            <w:hideMark/>
          </w:tcPr>
          <w:p w14:paraId="7718FDA8" w14:textId="77777777" w:rsidR="008F6F4E" w:rsidRPr="00420CB0" w:rsidRDefault="008F6F4E" w:rsidP="00ED486A">
            <w:pPr>
              <w:pStyle w:val="TAH"/>
              <w:rPr>
                <w:rFonts w:cs="Arial"/>
              </w:rPr>
            </w:pPr>
            <w:r w:rsidRPr="00420CB0">
              <w:rPr>
                <w:rFonts w:cs="Arial"/>
              </w:rPr>
              <w:t>Upper edge frequency [MHz]</w:t>
            </w:r>
          </w:p>
        </w:tc>
        <w:tc>
          <w:tcPr>
            <w:tcW w:w="818" w:type="dxa"/>
            <w:vMerge w:val="restart"/>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C82021" w14:textId="77777777" w:rsidR="008F6F4E" w:rsidRPr="00420CB0" w:rsidRDefault="008F6F4E" w:rsidP="00ED486A">
            <w:pPr>
              <w:pStyle w:val="TAH"/>
              <w:rPr>
                <w:rFonts w:cs="Arial"/>
              </w:rPr>
            </w:pPr>
            <w:proofErr w:type="spellStart"/>
            <w:r w:rsidRPr="00420CB0">
              <w:rPr>
                <w:rFonts w:cs="Arial"/>
              </w:rPr>
              <w:t>RB</w:t>
            </w:r>
            <w:r w:rsidRPr="00420CB0">
              <w:rPr>
                <w:rFonts w:cs="Arial"/>
                <w:vertAlign w:val="subscript"/>
              </w:rPr>
              <w:t>Start</w:t>
            </w:r>
            <w:proofErr w:type="spellEnd"/>
          </w:p>
        </w:tc>
        <w:tc>
          <w:tcPr>
            <w:tcW w:w="2410" w:type="dxa"/>
            <w:vMerge w:val="restart"/>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C853C79" w14:textId="77777777" w:rsidR="008F6F4E" w:rsidRPr="00420CB0" w:rsidRDefault="008F6F4E" w:rsidP="00ED486A">
            <w:pPr>
              <w:pStyle w:val="TAH"/>
              <w:rPr>
                <w:rFonts w:cs="Arial"/>
              </w:rPr>
            </w:pPr>
            <w:r w:rsidRPr="00420CB0">
              <w:rPr>
                <w:rFonts w:cs="Arial"/>
              </w:rPr>
              <w:t>L</w:t>
            </w:r>
            <w:r w:rsidRPr="00420CB0">
              <w:rPr>
                <w:rFonts w:cs="Arial"/>
                <w:vertAlign w:val="subscript"/>
              </w:rPr>
              <w:t>CRB</w:t>
            </w:r>
            <w:r w:rsidRPr="00420CB0">
              <w:rPr>
                <w:rFonts w:cs="Arial"/>
              </w:rPr>
              <w:t xml:space="preserve"> [RBs]</w:t>
            </w:r>
          </w:p>
        </w:tc>
        <w:tc>
          <w:tcPr>
            <w:tcW w:w="737" w:type="dxa"/>
            <w:vMerge w:val="restart"/>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E6DC76B" w14:textId="77777777" w:rsidR="008F6F4E" w:rsidRPr="00420CB0" w:rsidRDefault="008F6F4E" w:rsidP="00ED486A">
            <w:pPr>
              <w:pStyle w:val="TAH"/>
              <w:rPr>
                <w:rFonts w:cs="Arial"/>
              </w:rPr>
            </w:pPr>
            <w:r w:rsidRPr="00420CB0">
              <w:rPr>
                <w:rFonts w:cs="Arial"/>
              </w:rPr>
              <w:t>RB</w:t>
            </w:r>
            <w:r w:rsidRPr="00420CB0">
              <w:rPr>
                <w:rFonts w:cs="Arial"/>
                <w:vertAlign w:val="subscript"/>
              </w:rPr>
              <w:t xml:space="preserve">start </w:t>
            </w:r>
            <w:r w:rsidRPr="00420CB0">
              <w:rPr>
                <w:rFonts w:cs="Arial"/>
              </w:rPr>
              <w:t>+ L</w:t>
            </w:r>
            <w:r w:rsidRPr="00420CB0">
              <w:rPr>
                <w:rFonts w:cs="Arial"/>
                <w:vertAlign w:val="subscript"/>
              </w:rPr>
              <w:t>CRB</w:t>
            </w:r>
            <w:r w:rsidRPr="00420CB0">
              <w:rPr>
                <w:rFonts w:cs="Arial"/>
              </w:rPr>
              <w:t xml:space="preserve"> [RBs]</w:t>
            </w:r>
          </w:p>
        </w:tc>
        <w:tc>
          <w:tcPr>
            <w:tcW w:w="3020" w:type="dxa"/>
            <w:gridSpan w:val="4"/>
            <w:tcBorders>
              <w:top w:val="single" w:sz="4" w:space="0" w:color="auto"/>
              <w:left w:val="single" w:sz="6" w:space="0" w:color="auto"/>
              <w:bottom w:val="single" w:sz="6" w:space="0" w:color="auto"/>
              <w:right w:val="single" w:sz="6" w:space="0" w:color="auto"/>
            </w:tcBorders>
            <w:vAlign w:val="center"/>
          </w:tcPr>
          <w:p w14:paraId="54884F6D" w14:textId="77777777" w:rsidR="008F6F4E" w:rsidRPr="00420CB0" w:rsidRDefault="008F6F4E" w:rsidP="00ED486A">
            <w:pPr>
              <w:pStyle w:val="TAH"/>
              <w:rPr>
                <w:rFonts w:cs="Arial"/>
              </w:rPr>
            </w:pPr>
            <w:r w:rsidRPr="00420CB0">
              <w:rPr>
                <w:rFonts w:cs="Arial"/>
              </w:rPr>
              <w:t>A-MPR per modulation [dB]</w:t>
            </w:r>
          </w:p>
        </w:tc>
      </w:tr>
      <w:tr w:rsidR="008F6F4E" w:rsidRPr="00420CB0" w14:paraId="0437AAA4" w14:textId="77777777" w:rsidTr="00EA78FF">
        <w:trPr>
          <w:jc w:val="center"/>
        </w:trPr>
        <w:tc>
          <w:tcPr>
            <w:tcW w:w="1136" w:type="dxa"/>
            <w:vMerge/>
            <w:tcBorders>
              <w:bottom w:val="single" w:sz="4" w:space="0" w:color="auto"/>
            </w:tcBorders>
            <w:vAlign w:val="center"/>
            <w:hideMark/>
          </w:tcPr>
          <w:p w14:paraId="3F12D171" w14:textId="77777777" w:rsidR="008F6F4E" w:rsidRPr="00420CB0" w:rsidRDefault="008F6F4E" w:rsidP="00ED486A">
            <w:pPr>
              <w:spacing w:after="0"/>
              <w:rPr>
                <w:rFonts w:ascii="Arial" w:hAnsi="Arial" w:cs="Arial"/>
                <w:b/>
                <w:sz w:val="18"/>
              </w:rPr>
            </w:pPr>
          </w:p>
        </w:tc>
        <w:tc>
          <w:tcPr>
            <w:tcW w:w="1024" w:type="dxa"/>
            <w:tcBorders>
              <w:top w:val="nil"/>
              <w:left w:val="single" w:sz="6" w:space="0" w:color="auto"/>
              <w:bottom w:val="single" w:sz="4" w:space="0" w:color="auto"/>
              <w:right w:val="single" w:sz="6" w:space="0" w:color="auto"/>
            </w:tcBorders>
            <w:vAlign w:val="center"/>
          </w:tcPr>
          <w:p w14:paraId="4FF9B54A" w14:textId="77777777" w:rsidR="008F6F4E" w:rsidRPr="00420CB0" w:rsidRDefault="008F6F4E" w:rsidP="00ED486A">
            <w:pPr>
              <w:pStyle w:val="TAH"/>
              <w:rPr>
                <w:rFonts w:cs="Arial"/>
              </w:rPr>
            </w:pPr>
          </w:p>
        </w:tc>
        <w:tc>
          <w:tcPr>
            <w:tcW w:w="818" w:type="dxa"/>
            <w:vMerge/>
            <w:vAlign w:val="center"/>
            <w:hideMark/>
          </w:tcPr>
          <w:p w14:paraId="39ACBE89" w14:textId="77777777" w:rsidR="008F6F4E" w:rsidRPr="00420CB0" w:rsidRDefault="008F6F4E" w:rsidP="00ED486A">
            <w:pPr>
              <w:spacing w:after="0"/>
              <w:rPr>
                <w:rFonts w:ascii="Arial" w:hAnsi="Arial" w:cs="Arial"/>
                <w:b/>
                <w:sz w:val="18"/>
              </w:rPr>
            </w:pPr>
          </w:p>
        </w:tc>
        <w:tc>
          <w:tcPr>
            <w:tcW w:w="2410" w:type="dxa"/>
            <w:vMerge/>
            <w:vAlign w:val="center"/>
            <w:hideMark/>
          </w:tcPr>
          <w:p w14:paraId="331661C4" w14:textId="77777777" w:rsidR="008F6F4E" w:rsidRPr="00420CB0" w:rsidRDefault="008F6F4E" w:rsidP="00ED486A">
            <w:pPr>
              <w:spacing w:after="0"/>
              <w:jc w:val="center"/>
              <w:rPr>
                <w:rFonts w:ascii="Arial" w:hAnsi="Arial" w:cs="Arial"/>
                <w:b/>
                <w:sz w:val="18"/>
              </w:rPr>
            </w:pPr>
          </w:p>
        </w:tc>
        <w:tc>
          <w:tcPr>
            <w:tcW w:w="737" w:type="dxa"/>
            <w:vMerge/>
            <w:vAlign w:val="center"/>
            <w:hideMark/>
          </w:tcPr>
          <w:p w14:paraId="7CB1676E" w14:textId="77777777" w:rsidR="008F6F4E" w:rsidRPr="00420CB0" w:rsidRDefault="008F6F4E" w:rsidP="00ED486A">
            <w:pPr>
              <w:spacing w:after="0"/>
              <w:rPr>
                <w:rFonts w:ascii="Arial" w:hAnsi="Arial" w:cs="Arial"/>
                <w:b/>
                <w:sz w:val="18"/>
              </w:rPr>
            </w:pPr>
          </w:p>
        </w:tc>
        <w:tc>
          <w:tcPr>
            <w:tcW w:w="72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D9CEE3" w14:textId="77777777" w:rsidR="008F6F4E" w:rsidRPr="00420CB0" w:rsidRDefault="008F6F4E" w:rsidP="00ED486A">
            <w:pPr>
              <w:pStyle w:val="TAH"/>
              <w:rPr>
                <w:rFonts w:cs="Arial"/>
              </w:rPr>
            </w:pPr>
            <w:r w:rsidRPr="00420CB0">
              <w:rPr>
                <w:rFonts w:cs="Arial"/>
              </w:rPr>
              <w:t>QPSK</w:t>
            </w:r>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E2B1E9" w14:textId="77777777" w:rsidR="008F6F4E" w:rsidRPr="00420CB0" w:rsidRDefault="008F6F4E" w:rsidP="00ED486A">
            <w:pPr>
              <w:pStyle w:val="TAH"/>
              <w:rPr>
                <w:rFonts w:cs="Arial"/>
              </w:rPr>
            </w:pPr>
            <w:r w:rsidRPr="00420CB0">
              <w:rPr>
                <w:rFonts w:cs="Arial"/>
              </w:rPr>
              <w:t>16QAM</w:t>
            </w:r>
          </w:p>
        </w:tc>
        <w:tc>
          <w:tcPr>
            <w:tcW w:w="709" w:type="dxa"/>
            <w:tcBorders>
              <w:top w:val="single" w:sz="4" w:space="0" w:color="auto"/>
              <w:left w:val="single" w:sz="6" w:space="0" w:color="auto"/>
              <w:bottom w:val="single" w:sz="6" w:space="0" w:color="auto"/>
              <w:right w:val="single" w:sz="4" w:space="0" w:color="auto"/>
            </w:tcBorders>
            <w:vAlign w:val="center"/>
            <w:hideMark/>
          </w:tcPr>
          <w:p w14:paraId="35CFEA26" w14:textId="77777777" w:rsidR="008F6F4E" w:rsidRPr="00420CB0" w:rsidRDefault="008F6F4E" w:rsidP="00ED486A">
            <w:pPr>
              <w:pStyle w:val="TAH"/>
              <w:rPr>
                <w:rFonts w:cs="Arial"/>
              </w:rPr>
            </w:pPr>
            <w:r w:rsidRPr="00420CB0">
              <w:rPr>
                <w:rFonts w:cs="Arial"/>
              </w:rPr>
              <w:t>64QAM</w:t>
            </w:r>
          </w:p>
        </w:tc>
        <w:tc>
          <w:tcPr>
            <w:tcW w:w="734" w:type="dxa"/>
            <w:tcBorders>
              <w:top w:val="single" w:sz="4" w:space="0" w:color="auto"/>
              <w:left w:val="single" w:sz="6" w:space="0" w:color="auto"/>
              <w:bottom w:val="single" w:sz="6" w:space="0" w:color="auto"/>
              <w:right w:val="single" w:sz="4" w:space="0" w:color="auto"/>
            </w:tcBorders>
          </w:tcPr>
          <w:p w14:paraId="0456779E" w14:textId="77777777" w:rsidR="008F6F4E" w:rsidRPr="00420CB0" w:rsidRDefault="008F6F4E" w:rsidP="00ED486A">
            <w:pPr>
              <w:pStyle w:val="TAH"/>
              <w:rPr>
                <w:rFonts w:cs="Arial"/>
              </w:rPr>
            </w:pPr>
            <w:r w:rsidRPr="00420CB0">
              <w:rPr>
                <w:rFonts w:cs="Arial"/>
              </w:rPr>
              <w:t>256QAM</w:t>
            </w:r>
          </w:p>
        </w:tc>
      </w:tr>
      <w:tr w:rsidR="008F6F4E" w:rsidRPr="00420CB0" w14:paraId="3E8F0F3D" w14:textId="77777777" w:rsidTr="00EA78FF">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99F891" w14:textId="77777777" w:rsidR="008F6F4E" w:rsidRPr="00420CB0" w:rsidRDefault="008F6F4E" w:rsidP="00ED486A">
            <w:pPr>
              <w:pStyle w:val="TAC"/>
              <w:rPr>
                <w:rFonts w:cs="Arial"/>
              </w:rPr>
            </w:pPr>
            <w:r w:rsidRPr="00420CB0">
              <w:rPr>
                <w:rFonts w:cs="Arial"/>
              </w:rPr>
              <w:lastRenderedPageBreak/>
              <w:t>25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3BE1CC36" w14:textId="77777777" w:rsidR="008F6F4E" w:rsidRPr="00420CB0" w:rsidRDefault="008F6F4E" w:rsidP="00ED486A">
            <w:pPr>
              <w:pStyle w:val="TAC"/>
              <w:rPr>
                <w:rFonts w:cs="Arial"/>
              </w:rPr>
            </w:pPr>
            <w:r w:rsidRPr="00420CB0">
              <w:rPr>
                <w:rFonts w:cs="Arial"/>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063FEEB" w14:textId="77777777" w:rsidR="008F6F4E" w:rsidRPr="00420CB0" w:rsidRDefault="008F6F4E" w:rsidP="00ED486A">
            <w:pPr>
              <w:pStyle w:val="TAC"/>
              <w:rPr>
                <w:rFonts w:cs="Arial"/>
              </w:rPr>
            </w:pPr>
            <w:r w:rsidRPr="00420CB0">
              <w:rPr>
                <w:rFonts w:cs="Arial"/>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376C43" w14:textId="77777777" w:rsidR="008F6F4E" w:rsidRPr="00420CB0" w:rsidRDefault="008F6F4E" w:rsidP="00ED486A">
            <w:pPr>
              <w:pStyle w:val="TAC"/>
              <w:rPr>
                <w:rFonts w:cs="Arial"/>
              </w:rPr>
            </w:pPr>
            <w:r w:rsidRPr="00420CB0">
              <w:rPr>
                <w:rFonts w:cs="Arial"/>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413FF3"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63F1F9F"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EAD0880"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7F2C0C5C" w14:textId="77777777" w:rsidR="008F6F4E" w:rsidRPr="00420CB0" w:rsidRDefault="008F6F4E" w:rsidP="00ED486A">
            <w:pPr>
              <w:pStyle w:val="TAC"/>
              <w:rPr>
                <w:rFonts w:cs="Arial"/>
              </w:rPr>
            </w:pPr>
            <w:r w:rsidRPr="00420CB0">
              <w:rPr>
                <w:rFonts w:cs="Arial"/>
              </w:rPr>
              <w:t>3</w:t>
            </w:r>
          </w:p>
        </w:tc>
        <w:tc>
          <w:tcPr>
            <w:tcW w:w="734" w:type="dxa"/>
            <w:tcBorders>
              <w:top w:val="single" w:sz="6" w:space="0" w:color="auto"/>
              <w:left w:val="single" w:sz="6" w:space="0" w:color="auto"/>
              <w:bottom w:val="single" w:sz="6" w:space="0" w:color="auto"/>
              <w:right w:val="single" w:sz="4" w:space="0" w:color="auto"/>
            </w:tcBorders>
          </w:tcPr>
          <w:p w14:paraId="57E31AFC" w14:textId="77777777" w:rsidR="008F6F4E" w:rsidRPr="00420CB0" w:rsidRDefault="008F6F4E" w:rsidP="00ED486A">
            <w:pPr>
              <w:pStyle w:val="TAC"/>
              <w:rPr>
                <w:rFonts w:cs="Arial"/>
              </w:rPr>
            </w:pPr>
            <w:r w:rsidRPr="00420CB0">
              <w:rPr>
                <w:rFonts w:cs="Arial"/>
              </w:rPr>
              <w:t>1</w:t>
            </w:r>
          </w:p>
        </w:tc>
      </w:tr>
      <w:tr w:rsidR="008F6F4E" w:rsidRPr="00420CB0" w14:paraId="22711307"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1485AE6"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1FD3E4D3"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EFE4021" w14:textId="77777777" w:rsidR="008F6F4E" w:rsidRPr="00420CB0" w:rsidRDefault="008F6F4E" w:rsidP="00ED486A">
            <w:pPr>
              <w:pStyle w:val="TAC"/>
              <w:rPr>
                <w:rFonts w:cs="Arial"/>
              </w:rPr>
            </w:pPr>
            <w:r w:rsidRPr="00420CB0">
              <w:rPr>
                <w:rFonts w:cs="Arial"/>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E9761D8" w14:textId="009930C7" w:rsidR="008F6F4E" w:rsidRPr="00420CB0" w:rsidRDefault="008F6F4E" w:rsidP="004174E8">
            <w:pPr>
              <w:pStyle w:val="TAC"/>
              <w:rPr>
                <w:rFonts w:cs="Arial"/>
              </w:rPr>
            </w:pPr>
            <w:r w:rsidRPr="00420CB0">
              <w:rPr>
                <w:rFonts w:cs="Arial"/>
              </w:rPr>
              <w:t>25-99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091789A"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7CCA3AF"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0B02E18"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21E50711" w14:textId="77777777" w:rsidR="008F6F4E" w:rsidRPr="00420CB0" w:rsidRDefault="008F6F4E" w:rsidP="00ED486A">
            <w:pPr>
              <w:pStyle w:val="TAC"/>
              <w:rPr>
                <w:rFonts w:cs="Arial"/>
              </w:rPr>
            </w:pPr>
            <w:r w:rsidRPr="00420CB0">
              <w:rPr>
                <w:rFonts w:cs="Arial"/>
              </w:rPr>
              <w:t>3</w:t>
            </w:r>
          </w:p>
        </w:tc>
        <w:tc>
          <w:tcPr>
            <w:tcW w:w="734" w:type="dxa"/>
            <w:tcBorders>
              <w:top w:val="single" w:sz="6" w:space="0" w:color="auto"/>
              <w:left w:val="single" w:sz="6" w:space="0" w:color="auto"/>
              <w:bottom w:val="single" w:sz="4" w:space="0" w:color="auto"/>
              <w:right w:val="single" w:sz="4" w:space="0" w:color="auto"/>
            </w:tcBorders>
          </w:tcPr>
          <w:p w14:paraId="6A4CE16D" w14:textId="77777777" w:rsidR="008F6F4E" w:rsidRPr="00420CB0" w:rsidRDefault="008F6F4E" w:rsidP="00ED486A">
            <w:pPr>
              <w:pStyle w:val="TAC"/>
              <w:rPr>
                <w:rFonts w:cs="Arial"/>
              </w:rPr>
            </w:pPr>
            <w:r w:rsidRPr="00420CB0">
              <w:rPr>
                <w:rFonts w:cs="Arial"/>
              </w:rPr>
              <w:t>1</w:t>
            </w:r>
          </w:p>
        </w:tc>
      </w:tr>
      <w:tr w:rsidR="008F6F4E" w:rsidRPr="00420CB0" w14:paraId="6A750CD3"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F3B3C1"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hideMark/>
          </w:tcPr>
          <w:p w14:paraId="2E43E681"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DEEB235" w14:textId="77777777" w:rsidR="008F6F4E" w:rsidRPr="00420CB0" w:rsidRDefault="008F6F4E" w:rsidP="00ED486A">
            <w:pPr>
              <w:pStyle w:val="TAC"/>
              <w:rPr>
                <w:rFonts w:cs="Arial"/>
              </w:rPr>
            </w:pPr>
            <w:r w:rsidRPr="00420CB0">
              <w:rPr>
                <w:rFonts w:cs="Arial"/>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37A92B" w14:textId="77777777" w:rsidR="008F6F4E" w:rsidRPr="00420CB0" w:rsidRDefault="008F6F4E" w:rsidP="00ED486A">
            <w:pPr>
              <w:pStyle w:val="TAC"/>
              <w:rPr>
                <w:rFonts w:cs="Arial"/>
              </w:rPr>
            </w:pPr>
            <w:r w:rsidRPr="00420CB0">
              <w:rPr>
                <w:rFonts w:cs="Arial"/>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61B182" w14:textId="77777777" w:rsidR="008F6F4E" w:rsidRPr="00420CB0" w:rsidRDefault="008F6F4E" w:rsidP="00ED486A">
            <w:pPr>
              <w:pStyle w:val="TAC"/>
              <w:rPr>
                <w:rFonts w:cs="Arial"/>
              </w:rPr>
            </w:pPr>
            <w:r w:rsidRPr="00420CB0">
              <w:rPr>
                <w:rFonts w:cs="Arial"/>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9E3AEBA" w14:textId="6D619124" w:rsidR="008F6F4E" w:rsidRPr="00420CB0" w:rsidRDefault="005379FF" w:rsidP="00ED486A">
            <w:pPr>
              <w:pStyle w:val="TAC"/>
              <w:rPr>
                <w:rFonts w:cs="Arial"/>
              </w:rPr>
            </w:pPr>
            <w:r w:rsidRPr="005379FF">
              <w:rPr>
                <w:rFonts w:cs="Arial"/>
                <w:strike/>
                <w:color w:val="FF0000"/>
              </w:rPr>
              <w:t>3</w:t>
            </w:r>
            <w:r>
              <w:rPr>
                <w:rFonts w:cs="Arial"/>
                <w:color w:val="FF0000"/>
              </w:rPr>
              <w:t xml:space="preserve"> </w:t>
            </w:r>
            <w:r w:rsidR="00E62133">
              <w:rPr>
                <w:rFonts w:cs="Arial"/>
                <w:color w:val="FF0000"/>
              </w:rPr>
              <w:t>3.5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EB301FE"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246040D2" w14:textId="77777777" w:rsidR="008F6F4E" w:rsidRPr="00420CB0" w:rsidRDefault="008F6F4E" w:rsidP="00ED486A">
            <w:pPr>
              <w:pStyle w:val="TAC"/>
              <w:rPr>
                <w:rFonts w:cs="Arial"/>
              </w:rPr>
            </w:pPr>
            <w:r w:rsidRPr="00420CB0">
              <w:rPr>
                <w:rFonts w:cs="Arial"/>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1BA38013" w14:textId="77777777" w:rsidR="008F6F4E" w:rsidRPr="00420CB0" w:rsidRDefault="008F6F4E" w:rsidP="00ED486A">
            <w:pPr>
              <w:pStyle w:val="TAC"/>
              <w:rPr>
                <w:rFonts w:cs="Arial"/>
              </w:rPr>
            </w:pPr>
            <w:r w:rsidRPr="00420CB0">
              <w:rPr>
                <w:rFonts w:cs="Arial"/>
              </w:rPr>
              <w:t>N/A</w:t>
            </w:r>
          </w:p>
        </w:tc>
      </w:tr>
      <w:tr w:rsidR="008F6F4E" w:rsidRPr="00420CB0" w14:paraId="3D3187A9"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2779F623"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hideMark/>
          </w:tcPr>
          <w:p w14:paraId="0CE45D62"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FDF22B6" w14:textId="77777777" w:rsidR="008F6F4E" w:rsidRPr="00371D36" w:rsidRDefault="008F6F4E" w:rsidP="00ED486A">
            <w:pPr>
              <w:pStyle w:val="TAC"/>
              <w:rPr>
                <w:rFonts w:cs="Arial"/>
                <w:strike/>
                <w:color w:val="FF0000"/>
              </w:rPr>
            </w:pPr>
            <w:r w:rsidRPr="00371D36">
              <w:rPr>
                <w:rFonts w:cs="Arial"/>
                <w:strike/>
                <w:color w:val="FF0000"/>
              </w:rPr>
              <w:t>19-24</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E437D1B" w14:textId="77777777" w:rsidR="008F6F4E" w:rsidRPr="00371D36" w:rsidRDefault="008F6F4E" w:rsidP="00ED486A">
            <w:pPr>
              <w:pStyle w:val="TAC"/>
              <w:rPr>
                <w:rFonts w:cs="Arial"/>
                <w:strike/>
                <w:color w:val="FF0000"/>
              </w:rPr>
            </w:pPr>
            <w:r w:rsidRPr="00371D36">
              <w:rPr>
                <w:rFonts w:cs="Arial"/>
                <w:strike/>
                <w:color w:val="FF0000"/>
              </w:rPr>
              <w:t>74-99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E23383F" w14:textId="77777777" w:rsidR="008F6F4E" w:rsidRPr="00371D36" w:rsidRDefault="008F6F4E" w:rsidP="00ED486A">
            <w:pPr>
              <w:pStyle w:val="TAC"/>
              <w:rPr>
                <w:rFonts w:cs="Arial"/>
                <w:strike/>
                <w:color w:val="FF0000"/>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8318EA5" w14:textId="77777777" w:rsidR="008F6F4E" w:rsidRPr="00371D36" w:rsidRDefault="008F6F4E" w:rsidP="00ED486A">
            <w:pPr>
              <w:pStyle w:val="TAC"/>
              <w:rPr>
                <w:rFonts w:cs="Arial"/>
                <w:strike/>
                <w:color w:val="FF0000"/>
              </w:rPr>
            </w:pPr>
            <w:r w:rsidRPr="00371D36">
              <w:rPr>
                <w:rFonts w:cs="Arial"/>
                <w:strike/>
                <w:color w:val="FF0000"/>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303A2DE7" w14:textId="77777777" w:rsidR="008F6F4E" w:rsidRPr="00371D36" w:rsidRDefault="008F6F4E" w:rsidP="00ED486A">
            <w:pPr>
              <w:pStyle w:val="TAC"/>
              <w:rPr>
                <w:rFonts w:cs="Arial"/>
                <w:strike/>
                <w:color w:val="FF0000"/>
              </w:rPr>
            </w:pPr>
            <w:r w:rsidRPr="00371D36">
              <w:rPr>
                <w:rFonts w:cs="Arial"/>
                <w:strike/>
                <w:color w:val="FF0000"/>
              </w:rPr>
              <w:t>2</w:t>
            </w:r>
          </w:p>
        </w:tc>
        <w:tc>
          <w:tcPr>
            <w:tcW w:w="709" w:type="dxa"/>
            <w:tcBorders>
              <w:top w:val="single" w:sz="6" w:space="0" w:color="auto"/>
              <w:left w:val="single" w:sz="6" w:space="0" w:color="auto"/>
              <w:bottom w:val="single" w:sz="6" w:space="0" w:color="auto"/>
              <w:right w:val="single" w:sz="4" w:space="0" w:color="auto"/>
            </w:tcBorders>
            <w:vAlign w:val="center"/>
          </w:tcPr>
          <w:p w14:paraId="42FFC837" w14:textId="77777777" w:rsidR="008F6F4E" w:rsidRPr="00371D36" w:rsidRDefault="008F6F4E" w:rsidP="00ED486A">
            <w:pPr>
              <w:pStyle w:val="TAC"/>
              <w:rPr>
                <w:rFonts w:cs="Arial"/>
                <w:strike/>
                <w:color w:val="FF0000"/>
              </w:rPr>
            </w:pPr>
            <w:r w:rsidRPr="00371D36">
              <w:rPr>
                <w:rFonts w:cs="Arial"/>
                <w:strike/>
                <w:color w:val="FF0000"/>
              </w:rPr>
              <w:t>2</w:t>
            </w:r>
          </w:p>
        </w:tc>
        <w:tc>
          <w:tcPr>
            <w:tcW w:w="734" w:type="dxa"/>
            <w:vMerge/>
            <w:tcBorders>
              <w:bottom w:val="single" w:sz="4" w:space="0" w:color="auto"/>
              <w:right w:val="single" w:sz="4" w:space="0" w:color="auto"/>
            </w:tcBorders>
          </w:tcPr>
          <w:p w14:paraId="69B0C2E4" w14:textId="77777777" w:rsidR="008F6F4E" w:rsidRPr="00420CB0" w:rsidRDefault="008F6F4E" w:rsidP="00ED486A">
            <w:pPr>
              <w:pStyle w:val="TAC"/>
              <w:rPr>
                <w:rFonts w:cs="Arial"/>
              </w:rPr>
            </w:pPr>
          </w:p>
        </w:tc>
      </w:tr>
      <w:tr w:rsidR="008F6F4E" w:rsidRPr="00420CB0" w14:paraId="28E04124"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02E2846"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75CBE303"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B047763" w14:textId="77777777" w:rsidR="008F6F4E" w:rsidRDefault="008F6F4E" w:rsidP="00ED486A">
            <w:pPr>
              <w:pStyle w:val="TAC"/>
              <w:rPr>
                <w:rFonts w:cs="Arial"/>
                <w:strike/>
                <w:color w:val="FF0000"/>
              </w:rPr>
            </w:pPr>
            <w:r w:rsidRPr="00F905FA">
              <w:rPr>
                <w:rFonts w:cs="Arial"/>
                <w:strike/>
                <w:color w:val="FF0000"/>
              </w:rPr>
              <w:t>19-52</w:t>
            </w:r>
          </w:p>
          <w:p w14:paraId="29D0E546" w14:textId="25150BB9" w:rsidR="00F905FA" w:rsidRPr="00F905FA" w:rsidRDefault="00F905FA" w:rsidP="00ED486A">
            <w:pPr>
              <w:pStyle w:val="TAC"/>
              <w:rPr>
                <w:rFonts w:cs="Arial"/>
                <w:strike/>
              </w:rPr>
            </w:pPr>
            <w:r w:rsidRPr="00F905FA">
              <w:rPr>
                <w:rFonts w:cs="Arial"/>
                <w:color w:val="FF0000"/>
              </w:rPr>
              <w:t>1</w:t>
            </w:r>
            <w:r>
              <w:rPr>
                <w:rFonts w:cs="Arial"/>
                <w:color w:val="FF0000"/>
              </w:rPr>
              <w:t>8</w:t>
            </w:r>
            <w:r w:rsidRPr="00F905FA">
              <w:rPr>
                <w:rFonts w:cs="Arial"/>
                <w:color w:val="FF0000"/>
              </w:rPr>
              <w:t>-52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5D2A16" w14:textId="7EA59E62" w:rsidR="008F6F4E" w:rsidRPr="00420CB0" w:rsidRDefault="008F6F4E" w:rsidP="004174E8">
            <w:pPr>
              <w:pStyle w:val="TAC"/>
              <w:rPr>
                <w:rFonts w:cs="Arial"/>
              </w:rPr>
            </w:pPr>
            <w:r w:rsidRPr="00420CB0">
              <w:rPr>
                <w:rFonts w:cs="Arial"/>
              </w:rPr>
              <w:t>70-99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24697B"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CEF6536"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70A6DB5"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461F8F39"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43C648B6" w14:textId="77777777" w:rsidR="008F6F4E" w:rsidRPr="00420CB0" w:rsidRDefault="008F6F4E" w:rsidP="00ED486A">
            <w:pPr>
              <w:pStyle w:val="TAC"/>
              <w:rPr>
                <w:rFonts w:cs="Arial"/>
              </w:rPr>
            </w:pPr>
          </w:p>
        </w:tc>
      </w:tr>
      <w:tr w:rsidR="008F6F4E" w:rsidRPr="00420CB0" w14:paraId="2C5470E4"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E2FBF72"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48D04930"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99488EE" w14:textId="77777777" w:rsidR="008F6F4E" w:rsidRPr="00371D36" w:rsidRDefault="008F6F4E" w:rsidP="00ED486A">
            <w:pPr>
              <w:pStyle w:val="TAC"/>
              <w:rPr>
                <w:rFonts w:cs="Arial"/>
                <w:strike/>
                <w:color w:val="FF0000"/>
              </w:rPr>
            </w:pPr>
            <w:r w:rsidRPr="00371D36">
              <w:rPr>
                <w:rFonts w:cs="Arial"/>
                <w:strike/>
                <w:color w:val="FF0000"/>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B02B656" w14:textId="5BFFECDE" w:rsidR="008F6F4E" w:rsidRPr="00371D36" w:rsidRDefault="008F6F4E" w:rsidP="004174E8">
            <w:pPr>
              <w:pStyle w:val="TAC"/>
              <w:rPr>
                <w:rFonts w:cs="Arial"/>
                <w:strike/>
                <w:color w:val="FF0000"/>
              </w:rPr>
            </w:pPr>
            <w:r w:rsidRPr="00371D36">
              <w:rPr>
                <w:rFonts w:cs="Arial"/>
                <w:strike/>
                <w:color w:val="FF0000"/>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219D11E" w14:textId="77777777" w:rsidR="008F6F4E" w:rsidRPr="00371D36" w:rsidRDefault="008F6F4E" w:rsidP="00ED486A">
            <w:pPr>
              <w:pStyle w:val="TAC"/>
              <w:rPr>
                <w:rFonts w:cs="Arial"/>
                <w:strike/>
                <w:color w:val="FF0000"/>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783780" w14:textId="77777777" w:rsidR="008F6F4E" w:rsidRPr="00371D36" w:rsidRDefault="008F6F4E" w:rsidP="00ED486A">
            <w:pPr>
              <w:pStyle w:val="TAC"/>
              <w:rPr>
                <w:rFonts w:cs="Arial"/>
                <w:strike/>
                <w:color w:val="FF0000"/>
              </w:rPr>
            </w:pPr>
            <w:r w:rsidRPr="00371D36">
              <w:rPr>
                <w:rFonts w:cs="Arial"/>
                <w:strike/>
                <w:color w:val="FF0000"/>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5F60DE7" w14:textId="77777777" w:rsidR="008F6F4E" w:rsidRPr="00371D36" w:rsidRDefault="008F6F4E" w:rsidP="00ED486A">
            <w:pPr>
              <w:pStyle w:val="TAC"/>
              <w:rPr>
                <w:rFonts w:cs="Arial"/>
                <w:strike/>
                <w:color w:val="FF0000"/>
              </w:rPr>
            </w:pPr>
            <w:r w:rsidRPr="00371D36">
              <w:rPr>
                <w:rFonts w:cs="Arial"/>
                <w:strike/>
                <w:color w:val="FF0000"/>
              </w:rPr>
              <w:t>2</w:t>
            </w:r>
          </w:p>
        </w:tc>
        <w:tc>
          <w:tcPr>
            <w:tcW w:w="709" w:type="dxa"/>
            <w:tcBorders>
              <w:top w:val="single" w:sz="6" w:space="0" w:color="auto"/>
              <w:left w:val="single" w:sz="6" w:space="0" w:color="auto"/>
              <w:bottom w:val="single" w:sz="6" w:space="0" w:color="auto"/>
              <w:right w:val="single" w:sz="4" w:space="0" w:color="auto"/>
            </w:tcBorders>
            <w:vAlign w:val="center"/>
          </w:tcPr>
          <w:p w14:paraId="2B80400B" w14:textId="77777777" w:rsidR="008F6F4E" w:rsidRPr="00371D36" w:rsidRDefault="008F6F4E" w:rsidP="00ED486A">
            <w:pPr>
              <w:pStyle w:val="TAC"/>
              <w:rPr>
                <w:rFonts w:cs="Arial"/>
                <w:strike/>
                <w:color w:val="FF0000"/>
              </w:rPr>
            </w:pPr>
            <w:r w:rsidRPr="00371D36">
              <w:rPr>
                <w:rFonts w:cs="Arial"/>
                <w:strike/>
                <w:color w:val="FF0000"/>
              </w:rPr>
              <w:t>2</w:t>
            </w:r>
          </w:p>
        </w:tc>
        <w:tc>
          <w:tcPr>
            <w:tcW w:w="734" w:type="dxa"/>
            <w:vMerge/>
            <w:tcBorders>
              <w:bottom w:val="single" w:sz="4" w:space="0" w:color="auto"/>
              <w:right w:val="single" w:sz="4" w:space="0" w:color="auto"/>
            </w:tcBorders>
          </w:tcPr>
          <w:p w14:paraId="7225B9C3" w14:textId="77777777" w:rsidR="008F6F4E" w:rsidRPr="00420CB0" w:rsidRDefault="008F6F4E" w:rsidP="00ED486A">
            <w:pPr>
              <w:pStyle w:val="TAC"/>
              <w:rPr>
                <w:rFonts w:cs="Arial"/>
                <w:b/>
                <w:bCs/>
              </w:rPr>
            </w:pPr>
          </w:p>
        </w:tc>
      </w:tr>
      <w:tr w:rsidR="008F6F4E" w:rsidRPr="00420CB0" w14:paraId="3AB5C701"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E7BA8D4"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2908AA3A"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C774B69" w14:textId="77777777" w:rsidR="008F6F4E" w:rsidRPr="00371D36" w:rsidRDefault="008F6F4E" w:rsidP="00ED486A">
            <w:pPr>
              <w:pStyle w:val="TAC"/>
              <w:rPr>
                <w:rFonts w:cs="Arial"/>
                <w:strike/>
                <w:color w:val="FF0000"/>
              </w:rPr>
            </w:pPr>
            <w:r w:rsidRPr="00371D36">
              <w:rPr>
                <w:rFonts w:cs="Arial"/>
                <w:strike/>
                <w:color w:val="FF0000"/>
              </w:rPr>
              <w:t>0-13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9EAF01" w14:textId="6DC2D0AC" w:rsidR="008F6F4E" w:rsidRPr="00371D36" w:rsidRDefault="008F6F4E" w:rsidP="004174E8">
            <w:pPr>
              <w:pStyle w:val="TAC"/>
              <w:rPr>
                <w:rFonts w:cs="Arial"/>
                <w:strike/>
                <w:color w:val="FF0000"/>
              </w:rPr>
            </w:pPr>
            <w:r w:rsidRPr="00371D36">
              <w:rPr>
                <w:rFonts w:cs="Arial"/>
                <w:strike/>
                <w:color w:val="FF0000"/>
              </w:rPr>
              <w:t>32-64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6AC8019" w14:textId="77777777" w:rsidR="008F6F4E" w:rsidRPr="00371D36" w:rsidRDefault="008F6F4E" w:rsidP="00ED486A">
            <w:pPr>
              <w:pStyle w:val="TAC"/>
              <w:rPr>
                <w:rFonts w:cs="Arial"/>
                <w:strike/>
                <w:color w:val="FF0000"/>
              </w:rPr>
            </w:pPr>
            <w:r w:rsidRPr="00371D36">
              <w:rPr>
                <w:rFonts w:cs="Arial"/>
                <w:strike/>
                <w:color w:val="FF0000"/>
              </w:rPr>
              <w:t>32-77</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BB048A" w14:textId="77777777" w:rsidR="008F6F4E" w:rsidRPr="00371D36" w:rsidRDefault="008F6F4E" w:rsidP="00ED486A">
            <w:pPr>
              <w:pStyle w:val="TAC"/>
              <w:rPr>
                <w:rFonts w:cs="Arial"/>
                <w:strike/>
                <w:color w:val="FF0000"/>
              </w:rPr>
            </w:pPr>
            <w:r w:rsidRPr="00371D36">
              <w:rPr>
                <w:rFonts w:cs="Arial"/>
                <w:strike/>
                <w:color w:val="FF0000"/>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BAA0A96" w14:textId="77777777" w:rsidR="008F6F4E" w:rsidRPr="00371D36" w:rsidRDefault="008F6F4E" w:rsidP="00ED486A">
            <w:pPr>
              <w:pStyle w:val="TAC"/>
              <w:rPr>
                <w:rFonts w:cs="Arial"/>
                <w:strike/>
                <w:color w:val="FF0000"/>
              </w:rPr>
            </w:pPr>
            <w:r w:rsidRPr="00371D36">
              <w:rPr>
                <w:rFonts w:cs="Arial"/>
                <w:strike/>
                <w:color w:val="FF0000"/>
              </w:rPr>
              <w:t>2</w:t>
            </w:r>
          </w:p>
        </w:tc>
        <w:tc>
          <w:tcPr>
            <w:tcW w:w="709" w:type="dxa"/>
            <w:tcBorders>
              <w:top w:val="single" w:sz="6" w:space="0" w:color="auto"/>
              <w:left w:val="single" w:sz="6" w:space="0" w:color="auto"/>
              <w:bottom w:val="single" w:sz="6" w:space="0" w:color="auto"/>
              <w:right w:val="single" w:sz="4" w:space="0" w:color="auto"/>
            </w:tcBorders>
            <w:vAlign w:val="center"/>
          </w:tcPr>
          <w:p w14:paraId="1564D7EA" w14:textId="77777777" w:rsidR="008F6F4E" w:rsidRPr="00371D36" w:rsidRDefault="008F6F4E" w:rsidP="00ED486A">
            <w:pPr>
              <w:pStyle w:val="TAC"/>
              <w:rPr>
                <w:rFonts w:cs="Arial"/>
                <w:strike/>
                <w:color w:val="FF0000"/>
              </w:rPr>
            </w:pPr>
            <w:r w:rsidRPr="00371D36">
              <w:rPr>
                <w:rFonts w:cs="Arial"/>
                <w:strike/>
                <w:color w:val="FF0000"/>
              </w:rPr>
              <w:t>2</w:t>
            </w:r>
          </w:p>
        </w:tc>
        <w:tc>
          <w:tcPr>
            <w:tcW w:w="734" w:type="dxa"/>
            <w:vMerge/>
            <w:tcBorders>
              <w:bottom w:val="single" w:sz="4" w:space="0" w:color="auto"/>
              <w:right w:val="single" w:sz="4" w:space="0" w:color="auto"/>
            </w:tcBorders>
          </w:tcPr>
          <w:p w14:paraId="58BBE10E" w14:textId="77777777" w:rsidR="008F6F4E" w:rsidRPr="00420CB0" w:rsidRDefault="008F6F4E" w:rsidP="00ED486A">
            <w:pPr>
              <w:pStyle w:val="TAC"/>
              <w:rPr>
                <w:rFonts w:cs="Arial"/>
              </w:rPr>
            </w:pPr>
          </w:p>
        </w:tc>
      </w:tr>
      <w:tr w:rsidR="008F6F4E" w:rsidRPr="00420CB0" w14:paraId="5D47DA02"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6AA040EF"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20E80D48"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15251AF" w14:textId="77777777" w:rsidR="008F6F4E" w:rsidRPr="00E62133" w:rsidRDefault="008F6F4E" w:rsidP="00ED486A">
            <w:pPr>
              <w:pStyle w:val="TAC"/>
              <w:rPr>
                <w:rFonts w:cs="Arial"/>
                <w:strike/>
                <w:color w:val="FF0000"/>
              </w:rPr>
            </w:pPr>
            <w:r w:rsidRPr="00E62133">
              <w:rPr>
                <w:rFonts w:cs="Arial"/>
                <w:strike/>
                <w:color w:val="FF0000"/>
              </w:rPr>
              <w:t xml:space="preserve">&gt;25 </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E05E99" w14:textId="7E2BB8D3" w:rsidR="008F6F4E" w:rsidRPr="00E62133" w:rsidRDefault="008F6F4E" w:rsidP="004174E8">
            <w:pPr>
              <w:pStyle w:val="TAC"/>
              <w:rPr>
                <w:rFonts w:cs="Arial"/>
                <w:strike/>
                <w:color w:val="FF0000"/>
              </w:rPr>
            </w:pPr>
            <w:r w:rsidRPr="00E62133">
              <w:rPr>
                <w:rFonts w:cs="Arial"/>
                <w:strike/>
                <w:color w:val="FF0000"/>
              </w:rPr>
              <w:t>90-99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9A016D" w14:textId="77777777" w:rsidR="008F6F4E" w:rsidRPr="00E62133" w:rsidRDefault="008F6F4E" w:rsidP="00ED486A">
            <w:pPr>
              <w:pStyle w:val="TAC"/>
              <w:rPr>
                <w:rFonts w:cs="Arial"/>
                <w:strike/>
                <w:color w:val="FF0000"/>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8359760" w14:textId="77777777" w:rsidR="008F6F4E" w:rsidRPr="00E62133" w:rsidRDefault="008F6F4E" w:rsidP="00ED486A">
            <w:pPr>
              <w:pStyle w:val="TAC"/>
              <w:rPr>
                <w:rFonts w:cs="Arial"/>
                <w:strike/>
                <w:color w:val="FF0000"/>
              </w:rPr>
            </w:pPr>
            <w:r w:rsidRPr="00E62133">
              <w:rPr>
                <w:rFonts w:cs="Arial"/>
                <w:strike/>
                <w:color w:val="FF0000"/>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3AFD237A" w14:textId="77777777" w:rsidR="008F6F4E" w:rsidRPr="00E62133" w:rsidRDefault="008F6F4E" w:rsidP="00ED486A">
            <w:pPr>
              <w:pStyle w:val="TAC"/>
              <w:rPr>
                <w:rFonts w:cs="Arial"/>
                <w:strike/>
                <w:color w:val="FF0000"/>
              </w:rPr>
            </w:pPr>
            <w:r w:rsidRPr="00E62133">
              <w:rPr>
                <w:rFonts w:cs="Arial"/>
                <w:strike/>
                <w:color w:val="FF0000"/>
              </w:rPr>
              <w:t>1</w:t>
            </w:r>
          </w:p>
        </w:tc>
        <w:tc>
          <w:tcPr>
            <w:tcW w:w="709" w:type="dxa"/>
            <w:tcBorders>
              <w:top w:val="single" w:sz="6" w:space="0" w:color="auto"/>
              <w:left w:val="single" w:sz="6" w:space="0" w:color="auto"/>
              <w:bottom w:val="single" w:sz="6" w:space="0" w:color="auto"/>
              <w:right w:val="single" w:sz="4" w:space="0" w:color="auto"/>
            </w:tcBorders>
            <w:vAlign w:val="center"/>
          </w:tcPr>
          <w:p w14:paraId="1C46E4DA" w14:textId="77777777" w:rsidR="008F6F4E" w:rsidRPr="00E62133" w:rsidRDefault="008F6F4E" w:rsidP="00ED486A">
            <w:pPr>
              <w:pStyle w:val="TAC"/>
              <w:rPr>
                <w:rFonts w:cs="Arial"/>
                <w:strike/>
                <w:color w:val="FF0000"/>
              </w:rPr>
            </w:pPr>
            <w:r w:rsidRPr="00E62133">
              <w:rPr>
                <w:rFonts w:cs="Arial"/>
                <w:strike/>
                <w:color w:val="FF0000"/>
              </w:rPr>
              <w:t>1</w:t>
            </w:r>
          </w:p>
        </w:tc>
        <w:tc>
          <w:tcPr>
            <w:tcW w:w="734" w:type="dxa"/>
            <w:vMerge/>
            <w:tcBorders>
              <w:bottom w:val="single" w:sz="4" w:space="0" w:color="auto"/>
              <w:right w:val="single" w:sz="4" w:space="0" w:color="auto"/>
            </w:tcBorders>
          </w:tcPr>
          <w:p w14:paraId="66C63764" w14:textId="77777777" w:rsidR="008F6F4E" w:rsidRPr="00420CB0" w:rsidRDefault="008F6F4E" w:rsidP="00ED486A">
            <w:pPr>
              <w:pStyle w:val="TAC"/>
              <w:rPr>
                <w:rFonts w:cs="Arial"/>
              </w:rPr>
            </w:pPr>
          </w:p>
        </w:tc>
      </w:tr>
      <w:tr w:rsidR="008F6F4E" w:rsidRPr="00420CB0" w14:paraId="4E233D66"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28836109"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532E55BC"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39BE15E" w14:textId="77777777" w:rsidR="008F6F4E" w:rsidRPr="00420CB0" w:rsidRDefault="008F6F4E" w:rsidP="00ED486A">
            <w:pPr>
              <w:pStyle w:val="TAC"/>
              <w:rPr>
                <w:rFonts w:cs="Arial"/>
              </w:rPr>
            </w:pPr>
            <w:r w:rsidRPr="00420CB0">
              <w:rPr>
                <w:rFonts w:cs="Arial"/>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04EF60" w14:textId="77777777" w:rsidR="008F6F4E" w:rsidRPr="00371D36" w:rsidRDefault="008F6F4E" w:rsidP="00ED486A">
            <w:pPr>
              <w:pStyle w:val="TAC"/>
              <w:rPr>
                <w:rFonts w:cs="Arial"/>
                <w:strike/>
                <w:color w:val="FF0000"/>
              </w:rPr>
            </w:pPr>
            <w:r w:rsidRPr="00371D36">
              <w:rPr>
                <w:rFonts w:cs="Arial"/>
                <w:strike/>
                <w:color w:val="FF0000"/>
              </w:rPr>
              <w:t>9-25</w:t>
            </w:r>
          </w:p>
          <w:p w14:paraId="7E21A557" w14:textId="493EDF00" w:rsidR="00371D36" w:rsidRPr="00420CB0" w:rsidRDefault="00371D36" w:rsidP="00ED486A">
            <w:pPr>
              <w:pStyle w:val="TAC"/>
              <w:rPr>
                <w:rFonts w:cs="Arial"/>
              </w:rPr>
            </w:pPr>
            <w:r w:rsidRPr="00371D36">
              <w:rPr>
                <w:rFonts w:cs="Arial"/>
                <w:color w:val="FF0000"/>
              </w:rPr>
              <w:t>9-2</w:t>
            </w:r>
            <w:r>
              <w:rPr>
                <w:rFonts w:cs="Arial"/>
                <w:color w:val="FF0000"/>
              </w:rPr>
              <w:t>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104C5" w14:textId="77777777" w:rsidR="008F6F4E" w:rsidRPr="00420CB0" w:rsidRDefault="008F6F4E" w:rsidP="00ED486A">
            <w:pPr>
              <w:pStyle w:val="TAC"/>
              <w:rPr>
                <w:rFonts w:cs="Arial"/>
              </w:rPr>
            </w:pPr>
            <w:r w:rsidRPr="00420CB0">
              <w:rPr>
                <w:rFonts w:cs="Arial"/>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CB0F7AC" w14:textId="672C194B" w:rsidR="008F6F4E" w:rsidRPr="00420CB0" w:rsidRDefault="00917A6A" w:rsidP="00ED486A">
            <w:pPr>
              <w:pStyle w:val="TAC"/>
              <w:rPr>
                <w:rFonts w:cs="Arial"/>
              </w:rPr>
            </w:pPr>
            <w:r w:rsidRPr="00917A6A">
              <w:rPr>
                <w:rFonts w:cs="Arial"/>
                <w:strike/>
                <w:color w:val="FF0000"/>
              </w:rPr>
              <w:t>2</w:t>
            </w:r>
            <w:r>
              <w:rPr>
                <w:rFonts w:cs="Arial"/>
                <w:color w:val="FF0000"/>
              </w:rPr>
              <w:t xml:space="preserve"> </w:t>
            </w:r>
            <w:r w:rsidR="008F6F4E" w:rsidRPr="00917A6A">
              <w:rPr>
                <w:rFonts w:cs="Arial"/>
                <w:color w:val="FF0000"/>
              </w:rPr>
              <w:t>2</w:t>
            </w:r>
            <w:r w:rsidRPr="00917A6A">
              <w:rPr>
                <w:rFonts w:cs="Arial"/>
                <w:color w:val="FF0000"/>
              </w:rPr>
              <w:t>.5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3C1A4FEF" w14:textId="190B1B84" w:rsidR="008F6F4E" w:rsidRPr="00420CB0" w:rsidRDefault="008F6F4E" w:rsidP="00ED486A">
            <w:pPr>
              <w:pStyle w:val="TAC"/>
              <w:rPr>
                <w:rFonts w:cs="Arial"/>
              </w:rPr>
            </w:pPr>
            <w:r w:rsidRPr="00917A6A">
              <w:rPr>
                <w:rFonts w:cs="Arial"/>
                <w:strike/>
                <w:color w:val="FF0000"/>
              </w:rPr>
              <w:t>1</w:t>
            </w:r>
            <w:r w:rsidR="00917A6A" w:rsidRPr="00917A6A">
              <w:rPr>
                <w:rFonts w:cs="Arial"/>
                <w:color w:val="FF0000"/>
              </w:rPr>
              <w:t xml:space="preserve"> 1.5</w:t>
            </w:r>
          </w:p>
        </w:tc>
        <w:tc>
          <w:tcPr>
            <w:tcW w:w="709" w:type="dxa"/>
            <w:tcBorders>
              <w:top w:val="single" w:sz="6" w:space="0" w:color="auto"/>
              <w:left w:val="single" w:sz="6" w:space="0" w:color="auto"/>
              <w:bottom w:val="single" w:sz="6" w:space="0" w:color="auto"/>
              <w:right w:val="single" w:sz="4" w:space="0" w:color="auto"/>
            </w:tcBorders>
            <w:vAlign w:val="center"/>
          </w:tcPr>
          <w:p w14:paraId="5879647B" w14:textId="77777777" w:rsidR="008F6F4E" w:rsidRPr="00420CB0" w:rsidRDefault="008F6F4E" w:rsidP="00ED486A">
            <w:pPr>
              <w:pStyle w:val="TAC"/>
              <w:rPr>
                <w:rFonts w:cs="Arial"/>
              </w:rPr>
            </w:pPr>
            <w:r w:rsidRPr="00420CB0">
              <w:rPr>
                <w:rFonts w:cs="Arial"/>
              </w:rPr>
              <w:t>N/A</w:t>
            </w:r>
          </w:p>
        </w:tc>
        <w:tc>
          <w:tcPr>
            <w:tcW w:w="734" w:type="dxa"/>
            <w:vMerge/>
            <w:tcBorders>
              <w:bottom w:val="single" w:sz="4" w:space="0" w:color="auto"/>
              <w:right w:val="single" w:sz="4" w:space="0" w:color="auto"/>
            </w:tcBorders>
          </w:tcPr>
          <w:p w14:paraId="4410A8A9" w14:textId="77777777" w:rsidR="008F6F4E" w:rsidRPr="00420CB0" w:rsidRDefault="008F6F4E" w:rsidP="00ED486A">
            <w:pPr>
              <w:pStyle w:val="TAC"/>
              <w:rPr>
                <w:rFonts w:cs="Arial"/>
              </w:rPr>
            </w:pPr>
          </w:p>
        </w:tc>
      </w:tr>
      <w:tr w:rsidR="008F6F4E" w:rsidRPr="00420CB0" w14:paraId="66432F84"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8F7625F" w14:textId="77777777" w:rsidR="008F6F4E" w:rsidRPr="00420CB0" w:rsidRDefault="008F6F4E" w:rsidP="00ED486A">
            <w:pPr>
              <w:spacing w:after="0"/>
              <w:rPr>
                <w:rFonts w:ascii="Arial" w:hAnsi="Arial" w:cs="Arial"/>
                <w:sz w:val="18"/>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0585BB12" w14:textId="77777777" w:rsidR="008F6F4E" w:rsidRPr="00420CB0" w:rsidRDefault="008F6F4E" w:rsidP="00ED486A">
            <w:pPr>
              <w:spacing w:after="0"/>
              <w:jc w:val="center"/>
              <w:rPr>
                <w:rFonts w:ascii="Arial" w:hAnsi="Arial" w:cs="Arial"/>
                <w:sz w:val="18"/>
              </w:rPr>
            </w:pPr>
          </w:p>
          <w:p w14:paraId="76664BDF" w14:textId="77777777" w:rsidR="008F6F4E" w:rsidRPr="00420CB0" w:rsidRDefault="008F6F4E" w:rsidP="00ED486A">
            <w:pPr>
              <w:spacing w:after="0"/>
              <w:jc w:val="center"/>
              <w:rPr>
                <w:rFonts w:ascii="Arial" w:hAnsi="Arial" w:cs="Arial"/>
                <w:sz w:val="18"/>
              </w:rPr>
            </w:pPr>
          </w:p>
          <w:p w14:paraId="4D799BE7" w14:textId="77777777" w:rsidR="008F6F4E" w:rsidRPr="00420CB0" w:rsidRDefault="008F6F4E" w:rsidP="00ED486A">
            <w:pPr>
              <w:spacing w:after="0"/>
              <w:jc w:val="center"/>
              <w:rPr>
                <w:rFonts w:ascii="Arial" w:hAnsi="Arial" w:cs="Arial"/>
                <w:sz w:val="18"/>
              </w:rPr>
            </w:pPr>
            <w:r w:rsidRPr="00420CB0">
              <w:rPr>
                <w:rFonts w:ascii="Arial" w:hAnsi="Arial" w:cs="Arial"/>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D5ECA5A" w14:textId="77777777" w:rsidR="008F6F4E" w:rsidRPr="00420CB0" w:rsidRDefault="008F6F4E" w:rsidP="00ED486A">
            <w:pPr>
              <w:pStyle w:val="TAC"/>
              <w:rPr>
                <w:rFonts w:cs="Arial"/>
              </w:rPr>
            </w:pPr>
            <w:r w:rsidRPr="00420CB0">
              <w:rPr>
                <w:rFonts w:cs="Arial"/>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885CBF1" w14:textId="77777777" w:rsidR="008F6F4E" w:rsidRPr="00420CB0" w:rsidRDefault="008F6F4E" w:rsidP="00ED486A">
            <w:pPr>
              <w:pStyle w:val="TAC"/>
              <w:rPr>
                <w:rFonts w:cs="Arial"/>
              </w:rPr>
            </w:pPr>
            <w:r w:rsidRPr="00420CB0">
              <w:rPr>
                <w:rFonts w:cs="Arial"/>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EDAFF2"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83B71F" w14:textId="77777777" w:rsidR="008F6F4E" w:rsidRPr="00420CB0" w:rsidRDefault="008F6F4E" w:rsidP="00ED486A">
            <w:pPr>
              <w:pStyle w:val="TAC"/>
              <w:rPr>
                <w:rFonts w:cs="Arial"/>
              </w:rPr>
            </w:pPr>
            <w:r w:rsidRPr="00420CB0">
              <w:rPr>
                <w:rFonts w:cs="Arial"/>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41502CC"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0518FA32" w14:textId="77777777" w:rsidR="008F6F4E" w:rsidRPr="00420CB0" w:rsidRDefault="008F6F4E" w:rsidP="00ED486A">
            <w:pPr>
              <w:pStyle w:val="TAC"/>
              <w:rPr>
                <w:rFonts w:cs="Arial"/>
              </w:rPr>
            </w:pPr>
            <w:r w:rsidRPr="00420CB0">
              <w:rPr>
                <w:rFonts w:cs="Arial"/>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2A42F87A" w14:textId="77777777" w:rsidR="008F6F4E" w:rsidRPr="00420CB0" w:rsidRDefault="008F6F4E" w:rsidP="00ED486A">
            <w:pPr>
              <w:pStyle w:val="TAC"/>
              <w:rPr>
                <w:rFonts w:cs="Arial"/>
              </w:rPr>
            </w:pPr>
            <w:r w:rsidRPr="00420CB0">
              <w:rPr>
                <w:rFonts w:cs="Arial"/>
              </w:rPr>
              <w:t>N/A</w:t>
            </w:r>
          </w:p>
        </w:tc>
      </w:tr>
      <w:tr w:rsidR="008F6F4E" w:rsidRPr="00420CB0" w14:paraId="42C2851D"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A82DAEE"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4915BF97"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263E99B" w14:textId="77777777" w:rsidR="008F6F4E" w:rsidRPr="00420CB0" w:rsidRDefault="008F6F4E" w:rsidP="00ED486A">
            <w:pPr>
              <w:pStyle w:val="TAC"/>
              <w:rPr>
                <w:rFonts w:cs="Arial"/>
              </w:rPr>
            </w:pPr>
            <w:r w:rsidRPr="00420CB0">
              <w:rPr>
                <w:rFonts w:cs="Arial"/>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073CC40" w14:textId="38AF24FB" w:rsidR="008F6F4E" w:rsidRPr="00420CB0" w:rsidRDefault="008F6F4E" w:rsidP="004174E8">
            <w:pPr>
              <w:pStyle w:val="TAC"/>
              <w:rPr>
                <w:rFonts w:cs="Arial"/>
              </w:rPr>
            </w:pPr>
            <w:r w:rsidRPr="00420CB0">
              <w:rPr>
                <w:rFonts w:cs="Arial"/>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56F7051"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34AEAF"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31E78EB"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6311A743" w14:textId="77777777" w:rsidR="008F6F4E" w:rsidRPr="00420CB0" w:rsidRDefault="008F6F4E" w:rsidP="00ED486A">
            <w:pPr>
              <w:pStyle w:val="TAC"/>
              <w:rPr>
                <w:rFonts w:cs="Arial"/>
              </w:rPr>
            </w:pPr>
            <w:r w:rsidRPr="00420CB0">
              <w:rPr>
                <w:rFonts w:cs="Arial"/>
              </w:rPr>
              <w:t>2</w:t>
            </w:r>
          </w:p>
        </w:tc>
        <w:tc>
          <w:tcPr>
            <w:tcW w:w="734" w:type="dxa"/>
            <w:vMerge/>
            <w:tcBorders>
              <w:left w:val="single" w:sz="4" w:space="0" w:color="auto"/>
              <w:bottom w:val="single" w:sz="4" w:space="0" w:color="auto"/>
              <w:right w:val="single" w:sz="4" w:space="0" w:color="auto"/>
            </w:tcBorders>
          </w:tcPr>
          <w:p w14:paraId="374A91A7" w14:textId="77777777" w:rsidR="008F6F4E" w:rsidRPr="00420CB0" w:rsidRDefault="008F6F4E" w:rsidP="00ED486A">
            <w:pPr>
              <w:pStyle w:val="TAC"/>
              <w:rPr>
                <w:rFonts w:cs="Arial"/>
              </w:rPr>
            </w:pPr>
          </w:p>
        </w:tc>
      </w:tr>
      <w:tr w:rsidR="008F6F4E" w:rsidRPr="00420CB0" w14:paraId="7FE10D5F"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B799462"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423E4E31"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B4A786D" w14:textId="77777777" w:rsidR="008F6F4E" w:rsidRPr="00420CB0" w:rsidRDefault="008F6F4E" w:rsidP="00ED486A">
            <w:pPr>
              <w:pStyle w:val="TAC"/>
              <w:rPr>
                <w:rFonts w:cs="Arial"/>
              </w:rPr>
            </w:pPr>
            <w:r w:rsidRPr="00420CB0">
              <w:rPr>
                <w:rFonts w:cs="Arial"/>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FAEA81" w14:textId="77777777" w:rsidR="008F6F4E" w:rsidRPr="00420CB0" w:rsidRDefault="008F6F4E" w:rsidP="00ED486A">
            <w:pPr>
              <w:pStyle w:val="TAC"/>
              <w:rPr>
                <w:rFonts w:cs="Arial"/>
              </w:rPr>
            </w:pPr>
            <w:r w:rsidRPr="00420CB0">
              <w:rPr>
                <w:rFonts w:cs="Arial"/>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0328EA" w14:textId="77777777" w:rsidR="008F6F4E" w:rsidRPr="00420CB0" w:rsidRDefault="008F6F4E" w:rsidP="00ED486A">
            <w:pPr>
              <w:pStyle w:val="TAC"/>
              <w:rPr>
                <w:rFonts w:cs="Arial"/>
              </w:rPr>
            </w:pPr>
            <w:r w:rsidRPr="00420CB0">
              <w:rPr>
                <w:rFonts w:cs="Arial"/>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7454884" w14:textId="110139EF" w:rsidR="008F6F4E" w:rsidRPr="00420CB0" w:rsidRDefault="00260BCD" w:rsidP="00ED486A">
            <w:pPr>
              <w:pStyle w:val="TAC"/>
              <w:rPr>
                <w:rFonts w:cs="Arial"/>
              </w:rPr>
            </w:pPr>
            <w:r w:rsidRPr="00260BCD">
              <w:rPr>
                <w:rFonts w:cs="Arial"/>
                <w:strike/>
                <w:color w:val="FF0000"/>
              </w:rPr>
              <w:t>2.5</w:t>
            </w:r>
            <w:r w:rsidRPr="00260BCD">
              <w:rPr>
                <w:rFonts w:cs="Arial"/>
                <w:color w:val="FF0000"/>
              </w:rPr>
              <w:t xml:space="preserve"> 3.0</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7FBA994" w14:textId="0A574DCB" w:rsidR="008F6F4E" w:rsidRPr="00420CB0" w:rsidRDefault="008F6F4E" w:rsidP="00ED486A">
            <w:pPr>
              <w:pStyle w:val="TAC"/>
              <w:rPr>
                <w:rFonts w:cs="Arial"/>
              </w:rPr>
            </w:pPr>
            <w:r w:rsidRPr="00260BCD">
              <w:rPr>
                <w:rFonts w:cs="Arial"/>
                <w:strike/>
                <w:color w:val="FF0000"/>
              </w:rPr>
              <w:t>2</w:t>
            </w:r>
            <w:r w:rsidR="00260BCD" w:rsidRPr="00260BCD">
              <w:rPr>
                <w:rFonts w:cs="Arial"/>
                <w:color w:val="FF0000"/>
              </w:rPr>
              <w:t xml:space="preserve"> 2.5</w:t>
            </w:r>
          </w:p>
        </w:tc>
        <w:tc>
          <w:tcPr>
            <w:tcW w:w="709" w:type="dxa"/>
            <w:tcBorders>
              <w:top w:val="single" w:sz="6" w:space="0" w:color="auto"/>
              <w:left w:val="single" w:sz="6" w:space="0" w:color="auto"/>
              <w:bottom w:val="single" w:sz="6" w:space="0" w:color="auto"/>
              <w:right w:val="single" w:sz="4" w:space="0" w:color="auto"/>
            </w:tcBorders>
            <w:vAlign w:val="center"/>
          </w:tcPr>
          <w:p w14:paraId="5CA53A07" w14:textId="7403966B" w:rsidR="008F6F4E" w:rsidRPr="00420CB0" w:rsidRDefault="008F6F4E" w:rsidP="00ED486A">
            <w:pPr>
              <w:pStyle w:val="TAC"/>
              <w:rPr>
                <w:rFonts w:cs="Arial"/>
              </w:rPr>
            </w:pPr>
            <w:r w:rsidRPr="0099102B">
              <w:rPr>
                <w:rFonts w:cs="Arial"/>
                <w:strike/>
                <w:color w:val="FF0000"/>
              </w:rPr>
              <w:t>1</w:t>
            </w:r>
            <w:r w:rsidR="0099102B" w:rsidRPr="0099102B">
              <w:rPr>
                <w:rFonts w:cs="Arial"/>
                <w:color w:val="FF0000"/>
              </w:rPr>
              <w:t xml:space="preserve"> 1.5</w:t>
            </w:r>
          </w:p>
        </w:tc>
        <w:tc>
          <w:tcPr>
            <w:tcW w:w="734" w:type="dxa"/>
            <w:vMerge/>
            <w:tcBorders>
              <w:left w:val="single" w:sz="4" w:space="0" w:color="auto"/>
              <w:bottom w:val="single" w:sz="4" w:space="0" w:color="auto"/>
              <w:right w:val="single" w:sz="4" w:space="0" w:color="auto"/>
            </w:tcBorders>
          </w:tcPr>
          <w:p w14:paraId="49AFFF46" w14:textId="77777777" w:rsidR="008F6F4E" w:rsidRPr="00420CB0" w:rsidRDefault="008F6F4E" w:rsidP="00ED486A">
            <w:pPr>
              <w:pStyle w:val="TAC"/>
              <w:rPr>
                <w:rFonts w:cs="Arial"/>
              </w:rPr>
            </w:pPr>
          </w:p>
        </w:tc>
      </w:tr>
      <w:tr w:rsidR="008F6F4E" w:rsidRPr="00420CB0" w14:paraId="253A8EE9"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77CAF9C2"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40DC783E"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736A428" w14:textId="77777777" w:rsidR="008F6F4E" w:rsidRPr="009A225A" w:rsidRDefault="008F6F4E" w:rsidP="00ED486A">
            <w:pPr>
              <w:pStyle w:val="TAC"/>
              <w:rPr>
                <w:rFonts w:cs="Arial"/>
                <w:strike/>
                <w:color w:val="FF0000"/>
              </w:rPr>
            </w:pPr>
            <w:r w:rsidRPr="009A225A">
              <w:rPr>
                <w:rFonts w:cs="Arial"/>
                <w:strike/>
                <w:color w:val="FF0000"/>
              </w:rPr>
              <w:t>19-52</w:t>
            </w:r>
          </w:p>
          <w:p w14:paraId="64FDCA99" w14:textId="27921214" w:rsidR="009A225A" w:rsidRPr="00420CB0" w:rsidRDefault="009A225A" w:rsidP="00ED486A">
            <w:pPr>
              <w:pStyle w:val="TAC"/>
              <w:rPr>
                <w:rFonts w:cs="Arial"/>
              </w:rPr>
            </w:pPr>
            <w:r w:rsidRPr="00420CB0">
              <w:rPr>
                <w:rFonts w:cs="Arial"/>
              </w:rPr>
              <w:t>1</w:t>
            </w:r>
            <w:r>
              <w:rPr>
                <w:rFonts w:cs="Arial"/>
              </w:rPr>
              <w:t>1</w:t>
            </w:r>
            <w:r w:rsidRPr="00420CB0">
              <w:rPr>
                <w:rFonts w:cs="Arial"/>
              </w:rPr>
              <w:t>-52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C3B21F" w14:textId="3EFF9906" w:rsidR="008F6F4E" w:rsidRPr="00420CB0" w:rsidRDefault="008F6F4E" w:rsidP="004174E8">
            <w:pPr>
              <w:pStyle w:val="TAC"/>
              <w:rPr>
                <w:rFonts w:cs="Arial"/>
              </w:rPr>
            </w:pPr>
            <w:r w:rsidRPr="00420CB0">
              <w:rPr>
                <w:rFonts w:cs="Arial"/>
              </w:rPr>
              <w:t>87-99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9951805"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7C7399B"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0F9B539" w14:textId="77777777" w:rsidR="008F6F4E" w:rsidRPr="00420CB0" w:rsidRDefault="008F6F4E" w:rsidP="00ED486A">
            <w:pPr>
              <w:pStyle w:val="TAC"/>
              <w:rPr>
                <w:rFonts w:cs="Arial"/>
              </w:rPr>
            </w:pPr>
            <w:r w:rsidRPr="00420CB0">
              <w:rPr>
                <w:rFonts w:cs="Arial"/>
              </w:rPr>
              <w:t>1</w:t>
            </w:r>
          </w:p>
        </w:tc>
        <w:tc>
          <w:tcPr>
            <w:tcW w:w="709" w:type="dxa"/>
            <w:tcBorders>
              <w:top w:val="single" w:sz="6" w:space="0" w:color="auto"/>
              <w:left w:val="single" w:sz="6" w:space="0" w:color="auto"/>
              <w:bottom w:val="single" w:sz="6" w:space="0" w:color="auto"/>
              <w:right w:val="single" w:sz="4" w:space="0" w:color="auto"/>
            </w:tcBorders>
            <w:vAlign w:val="center"/>
          </w:tcPr>
          <w:p w14:paraId="06A9EAE2" w14:textId="77777777" w:rsidR="008F6F4E" w:rsidRPr="00420CB0" w:rsidRDefault="008F6F4E" w:rsidP="00ED486A">
            <w:pPr>
              <w:pStyle w:val="TAC"/>
              <w:rPr>
                <w:rFonts w:cs="Arial"/>
              </w:rPr>
            </w:pPr>
            <w:r w:rsidRPr="00420CB0">
              <w:rPr>
                <w:rFonts w:cs="Arial"/>
              </w:rPr>
              <w:t>1</w:t>
            </w:r>
          </w:p>
        </w:tc>
        <w:tc>
          <w:tcPr>
            <w:tcW w:w="734" w:type="dxa"/>
            <w:vMerge/>
            <w:tcBorders>
              <w:left w:val="single" w:sz="4" w:space="0" w:color="auto"/>
              <w:bottom w:val="single" w:sz="4" w:space="0" w:color="auto"/>
              <w:right w:val="single" w:sz="4" w:space="0" w:color="auto"/>
            </w:tcBorders>
          </w:tcPr>
          <w:p w14:paraId="3FA482CB" w14:textId="77777777" w:rsidR="008F6F4E" w:rsidRPr="00420CB0" w:rsidRDefault="008F6F4E" w:rsidP="00ED486A">
            <w:pPr>
              <w:pStyle w:val="TAC"/>
              <w:rPr>
                <w:rFonts w:cs="Arial"/>
              </w:rPr>
            </w:pPr>
          </w:p>
        </w:tc>
      </w:tr>
      <w:tr w:rsidR="008F6F4E" w:rsidRPr="00420CB0" w14:paraId="5F02CC35"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528944C1"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771F7E38"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E3A2FF2" w14:textId="77777777" w:rsidR="008F6F4E" w:rsidRPr="00B939F3" w:rsidRDefault="008F6F4E" w:rsidP="00ED486A">
            <w:pPr>
              <w:pStyle w:val="TAC"/>
              <w:rPr>
                <w:rFonts w:cs="Arial"/>
                <w:strike/>
                <w:color w:val="FF0000"/>
              </w:rPr>
            </w:pPr>
            <w:r w:rsidRPr="00B939F3">
              <w:rPr>
                <w:rFonts w:cs="Arial"/>
                <w:strike/>
                <w:color w:val="FF0000"/>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2DF8CB" w14:textId="56DC9EC0" w:rsidR="008F6F4E" w:rsidRPr="00B939F3" w:rsidRDefault="008F6F4E" w:rsidP="000422BD">
            <w:pPr>
              <w:pStyle w:val="TAC"/>
              <w:rPr>
                <w:rFonts w:cs="Arial"/>
                <w:strike/>
                <w:color w:val="FF0000"/>
              </w:rPr>
            </w:pPr>
            <w:r w:rsidRPr="00B939F3">
              <w:rPr>
                <w:rFonts w:cs="Arial"/>
                <w:strike/>
                <w:color w:val="FF0000"/>
              </w:rPr>
              <w:t>90-99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AE68D4" w14:textId="77777777" w:rsidR="008F6F4E" w:rsidRPr="00B939F3" w:rsidRDefault="008F6F4E" w:rsidP="00ED486A">
            <w:pPr>
              <w:pStyle w:val="TAC"/>
              <w:rPr>
                <w:rFonts w:cs="Arial"/>
                <w:strike/>
                <w:color w:val="FF0000"/>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F841D7" w14:textId="77777777" w:rsidR="008F6F4E" w:rsidRPr="00B939F3" w:rsidRDefault="008F6F4E" w:rsidP="00ED486A">
            <w:pPr>
              <w:pStyle w:val="TAC"/>
              <w:rPr>
                <w:rFonts w:cs="Arial"/>
                <w:strike/>
                <w:color w:val="FF0000"/>
              </w:rPr>
            </w:pPr>
            <w:r w:rsidRPr="00B939F3">
              <w:rPr>
                <w:rFonts w:cs="Arial"/>
                <w:strike/>
                <w:color w:val="FF0000"/>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B02B11F" w14:textId="77777777" w:rsidR="008F6F4E" w:rsidRPr="00B939F3" w:rsidRDefault="008F6F4E" w:rsidP="00ED486A">
            <w:pPr>
              <w:pStyle w:val="TAC"/>
              <w:rPr>
                <w:rFonts w:cs="Arial"/>
                <w:strike/>
                <w:color w:val="FF0000"/>
              </w:rPr>
            </w:pPr>
            <w:r w:rsidRPr="00B939F3">
              <w:rPr>
                <w:rFonts w:cs="Arial"/>
                <w:strike/>
                <w:color w:val="FF0000"/>
              </w:rPr>
              <w:t>1</w:t>
            </w:r>
          </w:p>
        </w:tc>
        <w:tc>
          <w:tcPr>
            <w:tcW w:w="709" w:type="dxa"/>
            <w:tcBorders>
              <w:top w:val="single" w:sz="6" w:space="0" w:color="auto"/>
              <w:left w:val="single" w:sz="6" w:space="0" w:color="auto"/>
              <w:bottom w:val="single" w:sz="6" w:space="0" w:color="auto"/>
              <w:right w:val="single" w:sz="4" w:space="0" w:color="auto"/>
            </w:tcBorders>
            <w:vAlign w:val="center"/>
          </w:tcPr>
          <w:p w14:paraId="5151A7D6" w14:textId="77777777" w:rsidR="008F6F4E" w:rsidRPr="00B939F3" w:rsidRDefault="008F6F4E" w:rsidP="00ED486A">
            <w:pPr>
              <w:pStyle w:val="TAC"/>
              <w:rPr>
                <w:rFonts w:cs="Arial"/>
                <w:strike/>
                <w:color w:val="FF0000"/>
              </w:rPr>
            </w:pPr>
            <w:r w:rsidRPr="00B939F3">
              <w:rPr>
                <w:rFonts w:cs="Arial"/>
                <w:strike/>
                <w:color w:val="FF0000"/>
              </w:rPr>
              <w:t>1</w:t>
            </w:r>
          </w:p>
        </w:tc>
        <w:tc>
          <w:tcPr>
            <w:tcW w:w="734" w:type="dxa"/>
            <w:vMerge/>
            <w:tcBorders>
              <w:left w:val="single" w:sz="4" w:space="0" w:color="auto"/>
              <w:bottom w:val="single" w:sz="4" w:space="0" w:color="auto"/>
              <w:right w:val="single" w:sz="4" w:space="0" w:color="auto"/>
            </w:tcBorders>
          </w:tcPr>
          <w:p w14:paraId="44A091B6" w14:textId="77777777" w:rsidR="008F6F4E" w:rsidRPr="00420CB0" w:rsidRDefault="008F6F4E" w:rsidP="00ED486A">
            <w:pPr>
              <w:pStyle w:val="TAC"/>
              <w:rPr>
                <w:rFonts w:cs="Arial"/>
              </w:rPr>
            </w:pPr>
          </w:p>
        </w:tc>
      </w:tr>
      <w:tr w:rsidR="008F6F4E" w:rsidRPr="00420CB0" w14:paraId="49CC7043"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0960E5F9"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65633754"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A4E825C" w14:textId="77777777" w:rsidR="008F6F4E" w:rsidRPr="00420CB0" w:rsidRDefault="008F6F4E" w:rsidP="00ED486A">
            <w:pPr>
              <w:pStyle w:val="TAC"/>
              <w:rPr>
                <w:rFonts w:cs="Arial"/>
              </w:rPr>
            </w:pPr>
            <w:r w:rsidRPr="00420CB0">
              <w:rPr>
                <w:rFonts w:cs="Arial"/>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0EBCC08" w14:textId="77777777" w:rsidR="008F6F4E" w:rsidRPr="00420CB0" w:rsidRDefault="008F6F4E" w:rsidP="00ED486A">
            <w:pPr>
              <w:pStyle w:val="TAC"/>
              <w:rPr>
                <w:rFonts w:cs="Arial"/>
              </w:rPr>
            </w:pPr>
            <w:r w:rsidRPr="00420CB0">
              <w:rPr>
                <w:rFonts w:cs="Arial"/>
              </w:rPr>
              <w:t>9-25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FF02C3" w14:textId="77777777" w:rsidR="008F6F4E" w:rsidRPr="00420CB0" w:rsidRDefault="008F6F4E" w:rsidP="00ED486A">
            <w:pPr>
              <w:pStyle w:val="TAC"/>
              <w:rPr>
                <w:rFonts w:cs="Arial"/>
              </w:rPr>
            </w:pPr>
            <w:r w:rsidRPr="00420CB0">
              <w:rPr>
                <w:rFonts w:cs="Arial"/>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9AA1"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4B4DD746" w14:textId="77777777" w:rsidR="008F6F4E" w:rsidRPr="00420CB0" w:rsidRDefault="008F6F4E" w:rsidP="00ED486A">
            <w:pPr>
              <w:pStyle w:val="TAC"/>
              <w:rPr>
                <w:rFonts w:cs="Arial"/>
              </w:rPr>
            </w:pPr>
            <w:r w:rsidRPr="00420CB0">
              <w:rPr>
                <w:rFonts w:cs="Arial"/>
              </w:rPr>
              <w:t>1</w:t>
            </w:r>
          </w:p>
        </w:tc>
        <w:tc>
          <w:tcPr>
            <w:tcW w:w="709" w:type="dxa"/>
            <w:tcBorders>
              <w:top w:val="single" w:sz="6" w:space="0" w:color="auto"/>
              <w:left w:val="single" w:sz="6" w:space="0" w:color="auto"/>
              <w:bottom w:val="single" w:sz="6" w:space="0" w:color="auto"/>
              <w:right w:val="single" w:sz="4" w:space="0" w:color="auto"/>
            </w:tcBorders>
            <w:vAlign w:val="center"/>
          </w:tcPr>
          <w:p w14:paraId="04486888" w14:textId="77777777" w:rsidR="008F6F4E" w:rsidRPr="00420CB0" w:rsidRDefault="008F6F4E" w:rsidP="00ED486A">
            <w:pPr>
              <w:pStyle w:val="TAC"/>
              <w:rPr>
                <w:rFonts w:cs="Arial"/>
              </w:rPr>
            </w:pPr>
            <w:r w:rsidRPr="00420CB0">
              <w:rPr>
                <w:rFonts w:cs="Arial"/>
              </w:rPr>
              <w:t>N/A</w:t>
            </w:r>
          </w:p>
        </w:tc>
        <w:tc>
          <w:tcPr>
            <w:tcW w:w="734" w:type="dxa"/>
            <w:vMerge/>
            <w:tcBorders>
              <w:left w:val="single" w:sz="4" w:space="0" w:color="auto"/>
              <w:bottom w:val="single" w:sz="4" w:space="0" w:color="auto"/>
              <w:right w:val="single" w:sz="4" w:space="0" w:color="auto"/>
            </w:tcBorders>
          </w:tcPr>
          <w:p w14:paraId="68DEE38C" w14:textId="77777777" w:rsidR="008F6F4E" w:rsidRPr="00420CB0" w:rsidRDefault="008F6F4E" w:rsidP="00ED486A">
            <w:pPr>
              <w:pStyle w:val="TAC"/>
              <w:rPr>
                <w:rFonts w:cs="Arial"/>
              </w:rPr>
            </w:pPr>
          </w:p>
        </w:tc>
      </w:tr>
      <w:tr w:rsidR="008F6F4E" w:rsidRPr="00420CB0" w14:paraId="652277EB" w14:textId="77777777" w:rsidTr="00EA78FF">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FBA497" w14:textId="77777777" w:rsidR="008F6F4E" w:rsidRPr="00420CB0" w:rsidRDefault="008F6F4E" w:rsidP="00ED486A">
            <w:pPr>
              <w:pStyle w:val="TAC"/>
              <w:rPr>
                <w:rFonts w:cs="Arial"/>
              </w:rPr>
            </w:pPr>
            <w:r w:rsidRPr="00420CB0">
              <w:rPr>
                <w:rFonts w:cs="Arial"/>
              </w:rPr>
              <w:t>50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4AE5FE0F" w14:textId="77777777" w:rsidR="008F6F4E" w:rsidRPr="00420CB0" w:rsidRDefault="008F6F4E" w:rsidP="00ED486A">
            <w:pPr>
              <w:pStyle w:val="TAC"/>
              <w:rPr>
                <w:rFonts w:cs="Arial"/>
              </w:rPr>
            </w:pPr>
            <w:r w:rsidRPr="00420CB0">
              <w:rPr>
                <w:rFonts w:cs="Arial"/>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450710B" w14:textId="77777777" w:rsidR="008F6F4E" w:rsidRPr="00420CB0" w:rsidRDefault="008F6F4E" w:rsidP="00ED486A">
            <w:pPr>
              <w:pStyle w:val="TAC"/>
              <w:rPr>
                <w:rFonts w:cs="Arial"/>
              </w:rPr>
            </w:pPr>
            <w:r w:rsidRPr="00420CB0">
              <w:rPr>
                <w:rFonts w:cs="Arial"/>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0DACE7" w14:textId="77777777" w:rsidR="008F6F4E" w:rsidRPr="00420CB0" w:rsidRDefault="008F6F4E" w:rsidP="00ED486A">
            <w:pPr>
              <w:pStyle w:val="TAC"/>
              <w:rPr>
                <w:rFonts w:cs="Arial"/>
              </w:rPr>
            </w:pPr>
            <w:r w:rsidRPr="00420CB0">
              <w:rPr>
                <w:rFonts w:cs="Arial"/>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0AF0824"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5D807F8"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7BB6AC74"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2A02C59E" w14:textId="77777777" w:rsidR="008F6F4E" w:rsidRPr="00420CB0" w:rsidRDefault="008F6F4E" w:rsidP="00ED486A">
            <w:pPr>
              <w:pStyle w:val="TAC"/>
              <w:rPr>
                <w:rFonts w:cs="Arial"/>
              </w:rPr>
            </w:pPr>
            <w:r w:rsidRPr="00420CB0">
              <w:rPr>
                <w:rFonts w:cs="Arial"/>
              </w:rPr>
              <w:t>3</w:t>
            </w:r>
          </w:p>
        </w:tc>
        <w:tc>
          <w:tcPr>
            <w:tcW w:w="734" w:type="dxa"/>
            <w:tcBorders>
              <w:top w:val="single" w:sz="4" w:space="0" w:color="auto"/>
              <w:left w:val="single" w:sz="6" w:space="0" w:color="auto"/>
              <w:bottom w:val="single" w:sz="6" w:space="0" w:color="auto"/>
              <w:right w:val="single" w:sz="4" w:space="0" w:color="auto"/>
            </w:tcBorders>
          </w:tcPr>
          <w:p w14:paraId="47641265" w14:textId="77777777" w:rsidR="008F6F4E" w:rsidRPr="00420CB0" w:rsidRDefault="008F6F4E" w:rsidP="00ED486A">
            <w:pPr>
              <w:pStyle w:val="TAC"/>
              <w:rPr>
                <w:rFonts w:cs="Arial"/>
              </w:rPr>
            </w:pPr>
            <w:r w:rsidRPr="00420CB0">
              <w:rPr>
                <w:rFonts w:cs="Arial"/>
              </w:rPr>
              <w:t>1</w:t>
            </w:r>
          </w:p>
        </w:tc>
      </w:tr>
      <w:tr w:rsidR="008F6F4E" w:rsidRPr="00420CB0" w14:paraId="02D62C25"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5F5A4B"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4317ECFA"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7EB04B8" w14:textId="77777777" w:rsidR="008F6F4E" w:rsidRPr="00420CB0" w:rsidRDefault="008F6F4E" w:rsidP="00ED486A">
            <w:pPr>
              <w:pStyle w:val="TAC"/>
              <w:rPr>
                <w:rFonts w:cs="Arial"/>
              </w:rPr>
            </w:pPr>
            <w:r w:rsidRPr="00420CB0">
              <w:rPr>
                <w:rFonts w:cs="Arial"/>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53034C" w14:textId="77777777" w:rsidR="00962798" w:rsidRDefault="008F6F4E" w:rsidP="004174E8">
            <w:pPr>
              <w:pStyle w:val="TAC"/>
              <w:rPr>
                <w:rFonts w:cs="Arial"/>
                <w:color w:val="FF0000"/>
              </w:rPr>
            </w:pPr>
            <w:r w:rsidRPr="00596E94">
              <w:rPr>
                <w:rFonts w:cs="Arial"/>
                <w:strike/>
                <w:color w:val="FF0000"/>
              </w:rPr>
              <w:t>45-99</w:t>
            </w:r>
            <w:r w:rsidR="00596E94" w:rsidRPr="00596E94">
              <w:rPr>
                <w:rFonts w:cs="Arial"/>
                <w:color w:val="FF0000"/>
              </w:rPr>
              <w:t xml:space="preserve"> </w:t>
            </w:r>
          </w:p>
          <w:p w14:paraId="2BA96A28" w14:textId="2AAE1471" w:rsidR="008F6F4E" w:rsidRPr="00420CB0" w:rsidRDefault="00596E94" w:rsidP="004174E8">
            <w:pPr>
              <w:pStyle w:val="TAC"/>
              <w:rPr>
                <w:rFonts w:cs="Arial"/>
              </w:rPr>
            </w:pPr>
            <w:r w:rsidRPr="00596E94">
              <w:rPr>
                <w:rFonts w:cs="Arial"/>
                <w:color w:val="FF0000"/>
              </w:rPr>
              <w:t>39-99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D5A4D69"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58768F"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8C91561"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35460461" w14:textId="77777777" w:rsidR="008F6F4E" w:rsidRPr="00420CB0" w:rsidRDefault="008F6F4E" w:rsidP="00ED486A">
            <w:pPr>
              <w:pStyle w:val="TAC"/>
              <w:rPr>
                <w:rFonts w:cs="Arial"/>
              </w:rPr>
            </w:pPr>
            <w:r w:rsidRPr="00420CB0">
              <w:rPr>
                <w:rFonts w:cs="Arial"/>
              </w:rPr>
              <w:t>3</w:t>
            </w:r>
          </w:p>
        </w:tc>
        <w:tc>
          <w:tcPr>
            <w:tcW w:w="734" w:type="dxa"/>
            <w:tcBorders>
              <w:top w:val="single" w:sz="6" w:space="0" w:color="auto"/>
              <w:left w:val="single" w:sz="6" w:space="0" w:color="auto"/>
              <w:bottom w:val="single" w:sz="4" w:space="0" w:color="auto"/>
              <w:right w:val="single" w:sz="4" w:space="0" w:color="auto"/>
            </w:tcBorders>
            <w:vAlign w:val="center"/>
          </w:tcPr>
          <w:p w14:paraId="5A22C46B" w14:textId="77777777" w:rsidR="008F6F4E" w:rsidRPr="00420CB0" w:rsidRDefault="008F6F4E" w:rsidP="00ED486A">
            <w:pPr>
              <w:pStyle w:val="TAC"/>
              <w:rPr>
                <w:rFonts w:cs="Arial"/>
              </w:rPr>
            </w:pPr>
            <w:r w:rsidRPr="00420CB0">
              <w:rPr>
                <w:rFonts w:cs="Arial"/>
              </w:rPr>
              <w:t>1</w:t>
            </w:r>
          </w:p>
        </w:tc>
      </w:tr>
      <w:tr w:rsidR="008F6F4E" w:rsidRPr="00420CB0" w14:paraId="302C2A54"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D6830CD"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51250C81"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C55AF5A" w14:textId="77777777" w:rsidR="008F6F4E" w:rsidRDefault="008F6F4E" w:rsidP="00ED486A">
            <w:pPr>
              <w:pStyle w:val="TAC"/>
              <w:rPr>
                <w:rFonts w:cs="Arial"/>
                <w:strike/>
                <w:color w:val="FF0000"/>
              </w:rPr>
            </w:pPr>
            <w:r w:rsidRPr="00001808">
              <w:rPr>
                <w:rFonts w:cs="Arial"/>
                <w:strike/>
                <w:color w:val="FF0000"/>
              </w:rPr>
              <w:t>18-26</w:t>
            </w:r>
          </w:p>
          <w:p w14:paraId="155D8E27" w14:textId="2EDF4D16" w:rsidR="00001808" w:rsidRPr="00001808" w:rsidRDefault="00001808" w:rsidP="00ED486A">
            <w:pPr>
              <w:pStyle w:val="TAC"/>
              <w:rPr>
                <w:rFonts w:cs="Arial"/>
              </w:rPr>
            </w:pPr>
            <w:r w:rsidRPr="00001808">
              <w:rPr>
                <w:rFonts w:cs="Arial"/>
                <w:color w:val="FF0000"/>
              </w:rPr>
              <w:t>1</w:t>
            </w:r>
            <w:r w:rsidR="00E852DE">
              <w:rPr>
                <w:rFonts w:cs="Arial"/>
                <w:color w:val="FF0000"/>
              </w:rPr>
              <w:t>6</w:t>
            </w:r>
            <w:r w:rsidRPr="00001808">
              <w:rPr>
                <w:rFonts w:cs="Arial"/>
                <w:color w:val="FF0000"/>
              </w:rPr>
              <w:t>-26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CA05F2B" w14:textId="13D360F3" w:rsidR="008F6F4E" w:rsidRPr="00420CB0" w:rsidRDefault="008F6F4E" w:rsidP="004174E8">
            <w:pPr>
              <w:pStyle w:val="TAC"/>
              <w:rPr>
                <w:rFonts w:cs="Arial"/>
              </w:rPr>
            </w:pPr>
            <w:r w:rsidRPr="00420CB0">
              <w:rPr>
                <w:rFonts w:cs="Arial"/>
              </w:rPr>
              <w:t>38-99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FFA72"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5E7AA9F"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3899357"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5FE65AED" w14:textId="77777777" w:rsidR="008F6F4E" w:rsidRPr="00420CB0" w:rsidRDefault="008F6F4E" w:rsidP="00ED486A">
            <w:pPr>
              <w:pStyle w:val="TAC"/>
              <w:rPr>
                <w:rFonts w:cs="Arial"/>
              </w:rPr>
            </w:pPr>
            <w:r w:rsidRPr="00420CB0">
              <w:rPr>
                <w:rFonts w:cs="Arial"/>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233B2CA3" w14:textId="77777777" w:rsidR="008F6F4E" w:rsidRPr="00420CB0" w:rsidRDefault="008F6F4E" w:rsidP="00ED486A">
            <w:pPr>
              <w:pStyle w:val="TAC"/>
              <w:rPr>
                <w:rFonts w:cs="Arial"/>
              </w:rPr>
            </w:pPr>
            <w:r w:rsidRPr="00420CB0">
              <w:rPr>
                <w:rFonts w:cs="Arial"/>
              </w:rPr>
              <w:t>N/A</w:t>
            </w:r>
          </w:p>
        </w:tc>
      </w:tr>
      <w:tr w:rsidR="008F6F4E" w:rsidRPr="00420CB0" w14:paraId="670EC590"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960AC70"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7CC408F2"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79817F7" w14:textId="77777777" w:rsidR="008F6F4E" w:rsidRPr="007764F1" w:rsidRDefault="008F6F4E" w:rsidP="00ED486A">
            <w:pPr>
              <w:pStyle w:val="TAC"/>
              <w:rPr>
                <w:rFonts w:cs="Arial"/>
                <w:strike/>
                <w:color w:val="FF0000"/>
              </w:rPr>
            </w:pPr>
            <w:r w:rsidRPr="007764F1">
              <w:rPr>
                <w:rFonts w:cs="Arial"/>
                <w:strike/>
                <w:color w:val="FF0000"/>
              </w:rPr>
              <w:t>0-11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4611D7" w14:textId="72CDC19E" w:rsidR="008F6F4E" w:rsidRPr="007764F1" w:rsidRDefault="008F6F4E" w:rsidP="000422BD">
            <w:pPr>
              <w:pStyle w:val="TAC"/>
              <w:rPr>
                <w:rFonts w:cs="Arial"/>
                <w:strike/>
                <w:color w:val="FF0000"/>
              </w:rPr>
            </w:pPr>
            <w:r w:rsidRPr="007764F1">
              <w:rPr>
                <w:rFonts w:cs="Arial"/>
                <w:strike/>
                <w:color w:val="FF0000"/>
              </w:rPr>
              <w:t>60-75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2741A5" w14:textId="77777777" w:rsidR="008F6F4E" w:rsidRPr="007764F1" w:rsidRDefault="008F6F4E" w:rsidP="00ED486A">
            <w:pPr>
              <w:pStyle w:val="TAC"/>
              <w:rPr>
                <w:rFonts w:cs="Arial"/>
                <w:strike/>
                <w:color w:val="FF0000"/>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90E16ED" w14:textId="77777777" w:rsidR="008F6F4E" w:rsidRPr="007764F1" w:rsidRDefault="008F6F4E" w:rsidP="00ED486A">
            <w:pPr>
              <w:pStyle w:val="TAC"/>
              <w:rPr>
                <w:rFonts w:cs="Arial"/>
                <w:strike/>
                <w:color w:val="FF0000"/>
              </w:rPr>
            </w:pPr>
            <w:r w:rsidRPr="007764F1">
              <w:rPr>
                <w:rFonts w:cs="Arial"/>
                <w:strike/>
                <w:color w:val="FF0000"/>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C9286F2" w14:textId="77777777" w:rsidR="008F6F4E" w:rsidRPr="007764F1" w:rsidRDefault="008F6F4E" w:rsidP="00ED486A">
            <w:pPr>
              <w:pStyle w:val="TAC"/>
              <w:rPr>
                <w:rFonts w:cs="Arial"/>
                <w:strike/>
                <w:color w:val="FF0000"/>
              </w:rPr>
            </w:pPr>
            <w:r w:rsidRPr="007764F1">
              <w:rPr>
                <w:rFonts w:cs="Arial"/>
                <w:strike/>
                <w:color w:val="FF0000"/>
              </w:rPr>
              <w:t>2</w:t>
            </w:r>
          </w:p>
        </w:tc>
        <w:tc>
          <w:tcPr>
            <w:tcW w:w="709" w:type="dxa"/>
            <w:tcBorders>
              <w:top w:val="single" w:sz="6" w:space="0" w:color="auto"/>
              <w:left w:val="single" w:sz="6" w:space="0" w:color="auto"/>
              <w:bottom w:val="single" w:sz="6" w:space="0" w:color="auto"/>
              <w:right w:val="single" w:sz="4" w:space="0" w:color="auto"/>
            </w:tcBorders>
            <w:vAlign w:val="center"/>
          </w:tcPr>
          <w:p w14:paraId="0C4FCDB4" w14:textId="77777777" w:rsidR="008F6F4E" w:rsidRPr="007764F1" w:rsidRDefault="008F6F4E" w:rsidP="00ED486A">
            <w:pPr>
              <w:pStyle w:val="TAC"/>
              <w:rPr>
                <w:rFonts w:cs="Arial"/>
                <w:strike/>
                <w:color w:val="FF0000"/>
              </w:rPr>
            </w:pPr>
            <w:r w:rsidRPr="007764F1">
              <w:rPr>
                <w:rFonts w:cs="Arial"/>
                <w:strike/>
                <w:color w:val="FF0000"/>
              </w:rPr>
              <w:t>2</w:t>
            </w:r>
          </w:p>
        </w:tc>
        <w:tc>
          <w:tcPr>
            <w:tcW w:w="734" w:type="dxa"/>
            <w:vMerge/>
            <w:tcBorders>
              <w:bottom w:val="single" w:sz="4" w:space="0" w:color="auto"/>
              <w:right w:val="single" w:sz="4" w:space="0" w:color="auto"/>
            </w:tcBorders>
          </w:tcPr>
          <w:p w14:paraId="6C93396C" w14:textId="77777777" w:rsidR="008F6F4E" w:rsidRPr="00420CB0" w:rsidRDefault="008F6F4E" w:rsidP="00ED486A">
            <w:pPr>
              <w:pStyle w:val="TAC"/>
              <w:rPr>
                <w:rFonts w:cs="Arial"/>
              </w:rPr>
            </w:pPr>
          </w:p>
        </w:tc>
      </w:tr>
      <w:tr w:rsidR="008F6F4E" w:rsidRPr="00420CB0" w14:paraId="7294449B"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CBE23B8"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656D0DBA"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3B48824" w14:textId="77777777" w:rsidR="008F6F4E" w:rsidRPr="00420CB0" w:rsidRDefault="008F6F4E" w:rsidP="00ED486A">
            <w:pPr>
              <w:pStyle w:val="TAC"/>
              <w:rPr>
                <w:rFonts w:cs="Arial"/>
              </w:rPr>
            </w:pPr>
            <w:r w:rsidRPr="00420CB0">
              <w:rPr>
                <w:rFonts w:cs="Arial"/>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FD7924F" w14:textId="77777777" w:rsidR="008F6F4E" w:rsidRPr="00420CB0" w:rsidRDefault="008F6F4E" w:rsidP="00ED486A">
            <w:pPr>
              <w:pStyle w:val="TAC"/>
              <w:rPr>
                <w:rFonts w:cs="Arial"/>
              </w:rPr>
            </w:pPr>
            <w:r w:rsidRPr="00420CB0">
              <w:rPr>
                <w:rFonts w:cs="Arial"/>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14DA9B" w14:textId="77777777" w:rsidR="008F6F4E" w:rsidRPr="00420CB0" w:rsidRDefault="008F6F4E" w:rsidP="00ED486A">
            <w:pPr>
              <w:pStyle w:val="TAC"/>
              <w:rPr>
                <w:rFonts w:cs="Arial"/>
              </w:rPr>
            </w:pPr>
            <w:r w:rsidRPr="00420CB0">
              <w:rPr>
                <w:rFonts w:cs="Arial"/>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135A73"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3C81EE6E"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5FA4C727"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4F791129" w14:textId="77777777" w:rsidR="008F6F4E" w:rsidRPr="00420CB0" w:rsidRDefault="008F6F4E" w:rsidP="00ED486A">
            <w:pPr>
              <w:pStyle w:val="TAC"/>
              <w:rPr>
                <w:rFonts w:cs="Arial"/>
              </w:rPr>
            </w:pPr>
          </w:p>
        </w:tc>
      </w:tr>
      <w:tr w:rsidR="008F6F4E" w:rsidRPr="00420CB0" w14:paraId="1ADFA67D"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D18F208"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010A0330"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F748EDD" w14:textId="77777777" w:rsidR="008F6F4E" w:rsidRDefault="008F6F4E" w:rsidP="00ED486A">
            <w:pPr>
              <w:pStyle w:val="TAC"/>
              <w:rPr>
                <w:rFonts w:cs="Arial"/>
                <w:strike/>
                <w:color w:val="FF0000"/>
              </w:rPr>
            </w:pPr>
            <w:r w:rsidRPr="0012241C">
              <w:rPr>
                <w:rFonts w:cs="Arial"/>
                <w:strike/>
                <w:color w:val="FF0000"/>
              </w:rPr>
              <w:t>30-45</w:t>
            </w:r>
          </w:p>
          <w:p w14:paraId="7828F996" w14:textId="6E3C6B03" w:rsidR="0012241C" w:rsidRPr="0012241C" w:rsidRDefault="0012241C" w:rsidP="00ED486A">
            <w:pPr>
              <w:pStyle w:val="TAC"/>
              <w:rPr>
                <w:rFonts w:cs="Arial"/>
                <w:strike/>
              </w:rPr>
            </w:pPr>
            <w:r w:rsidRPr="0012241C">
              <w:rPr>
                <w:rFonts w:cs="Arial"/>
                <w:color w:val="FF0000"/>
              </w:rPr>
              <w:t>2</w:t>
            </w:r>
            <w:r w:rsidR="00E852DE">
              <w:rPr>
                <w:rFonts w:cs="Arial"/>
                <w:color w:val="FF0000"/>
              </w:rPr>
              <w:t>7</w:t>
            </w:r>
            <w:r w:rsidRPr="0012241C">
              <w:rPr>
                <w:rFonts w:cs="Arial"/>
                <w:color w:val="FF0000"/>
              </w:rPr>
              <w:t>-45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0D5275" w14:textId="244CBAA5" w:rsidR="008F6F4E" w:rsidRPr="00420CB0" w:rsidRDefault="008F6F4E" w:rsidP="004174E8">
            <w:pPr>
              <w:pStyle w:val="TAC"/>
              <w:rPr>
                <w:rFonts w:cs="Arial"/>
              </w:rPr>
            </w:pPr>
            <w:r w:rsidRPr="00420CB0">
              <w:rPr>
                <w:rFonts w:cs="Arial"/>
              </w:rPr>
              <w:t>60-99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210D18"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005392"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B92D991"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1BB134C5"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784219AB" w14:textId="77777777" w:rsidR="008F6F4E" w:rsidRPr="00420CB0" w:rsidRDefault="008F6F4E" w:rsidP="00ED486A">
            <w:pPr>
              <w:pStyle w:val="TAC"/>
              <w:rPr>
                <w:rFonts w:cs="Arial"/>
              </w:rPr>
            </w:pPr>
          </w:p>
        </w:tc>
      </w:tr>
      <w:tr w:rsidR="008F6F4E" w:rsidRPr="00420CB0" w14:paraId="6C0DAFA0"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102DC82"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35D22B90" w14:textId="77777777" w:rsidR="008F6F4E" w:rsidRPr="00420CB0" w:rsidRDefault="008F6F4E" w:rsidP="00ED486A">
            <w:pPr>
              <w:pStyle w:val="TAC"/>
              <w:rPr>
                <w:rFonts w:cs="Arial"/>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528ACFD" w14:textId="77777777" w:rsidR="008F6F4E" w:rsidRPr="007D7DA8" w:rsidRDefault="008F6F4E" w:rsidP="00252581">
            <w:pPr>
              <w:pStyle w:val="TAC"/>
              <w:rPr>
                <w:rFonts w:cs="Arial"/>
                <w:strike/>
                <w:color w:val="FF0000"/>
              </w:rPr>
            </w:pPr>
            <w:r w:rsidRPr="007D7DA8">
              <w:rPr>
                <w:rFonts w:cs="Arial"/>
                <w:strike/>
                <w:color w:val="FF0000"/>
              </w:rPr>
              <w:t>0-20</w:t>
            </w:r>
            <w:r w:rsidR="00E558A4" w:rsidRPr="007D7DA8">
              <w:rPr>
                <w:rFonts w:cs="Arial"/>
                <w:strike/>
                <w:color w:val="FF0000"/>
              </w:rPr>
              <w:t xml:space="preserve"> </w:t>
            </w:r>
          </w:p>
          <w:p w14:paraId="5ADDFFF6" w14:textId="66F44BF4" w:rsidR="007D7DA8" w:rsidRPr="00252581" w:rsidRDefault="007D7DA8" w:rsidP="00252581">
            <w:pPr>
              <w:pStyle w:val="TAC"/>
              <w:rPr>
                <w:rFonts w:cs="Arial"/>
                <w:color w:val="FF0000"/>
              </w:rPr>
            </w:pPr>
            <w:r w:rsidRPr="007D7DA8">
              <w:rPr>
                <w:rFonts w:cs="Arial"/>
                <w:color w:val="FF0000"/>
              </w:rPr>
              <w:t>0-</w:t>
            </w:r>
            <w:r>
              <w:rPr>
                <w:rFonts w:cs="Arial"/>
                <w:color w:val="FF0000"/>
              </w:rPr>
              <w:t>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82125A5" w14:textId="77777777" w:rsidR="00962798" w:rsidRDefault="008F6F4E" w:rsidP="004174E8">
            <w:pPr>
              <w:pStyle w:val="TAC"/>
              <w:rPr>
                <w:rFonts w:cs="Arial"/>
                <w:color w:val="FF0000"/>
              </w:rPr>
            </w:pPr>
            <w:r w:rsidRPr="001A19FF">
              <w:rPr>
                <w:rFonts w:cs="Arial"/>
                <w:strike/>
                <w:color w:val="FF0000"/>
              </w:rPr>
              <w:t>13-54</w:t>
            </w:r>
            <w:r w:rsidR="00252581" w:rsidRPr="001A19FF">
              <w:rPr>
                <w:rFonts w:cs="Arial"/>
                <w:color w:val="FF0000"/>
              </w:rPr>
              <w:t xml:space="preserve"> </w:t>
            </w:r>
          </w:p>
          <w:p w14:paraId="6092DEBD" w14:textId="3204AB01" w:rsidR="008F6F4E" w:rsidRPr="00420CB0" w:rsidRDefault="001A19FF" w:rsidP="004174E8">
            <w:pPr>
              <w:pStyle w:val="TAC"/>
              <w:rPr>
                <w:rFonts w:cs="Arial"/>
              </w:rPr>
            </w:pPr>
            <w:r>
              <w:rPr>
                <w:rFonts w:cs="Arial"/>
                <w:color w:val="FF0000"/>
              </w:rPr>
              <w:t>13-</w:t>
            </w:r>
            <w:r w:rsidR="00252581" w:rsidRPr="00252581">
              <w:rPr>
                <w:rFonts w:cs="Arial"/>
                <w:color w:val="FF0000"/>
              </w:rPr>
              <w:t>38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77D1AC"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8B3AB97"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FCAC6A7" w14:textId="77777777" w:rsidR="008F6F4E" w:rsidRPr="00420CB0" w:rsidRDefault="008F6F4E" w:rsidP="00ED486A">
            <w:pPr>
              <w:pStyle w:val="TAC"/>
              <w:rPr>
                <w:rFonts w:cs="Arial"/>
              </w:rPr>
            </w:pPr>
            <w:r w:rsidRPr="00420CB0">
              <w:rPr>
                <w:rFonts w:cs="Arial"/>
              </w:rPr>
              <w:t>1</w:t>
            </w:r>
          </w:p>
        </w:tc>
        <w:tc>
          <w:tcPr>
            <w:tcW w:w="709" w:type="dxa"/>
            <w:tcBorders>
              <w:top w:val="single" w:sz="6" w:space="0" w:color="auto"/>
              <w:left w:val="single" w:sz="6" w:space="0" w:color="auto"/>
              <w:bottom w:val="single" w:sz="6" w:space="0" w:color="auto"/>
              <w:right w:val="single" w:sz="4" w:space="0" w:color="auto"/>
            </w:tcBorders>
            <w:vAlign w:val="center"/>
          </w:tcPr>
          <w:p w14:paraId="4133C5D1"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7A38B1E6" w14:textId="77777777" w:rsidR="008F6F4E" w:rsidRPr="00420CB0" w:rsidRDefault="008F6F4E" w:rsidP="00ED486A">
            <w:pPr>
              <w:pStyle w:val="TAC"/>
              <w:rPr>
                <w:rFonts w:cs="Arial"/>
              </w:rPr>
            </w:pPr>
          </w:p>
        </w:tc>
      </w:tr>
      <w:tr w:rsidR="008F6F4E" w:rsidRPr="00420CB0" w14:paraId="4EE8AAD1"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4177CB1" w14:textId="77777777" w:rsidR="008F6F4E" w:rsidRPr="00420CB0" w:rsidRDefault="008F6F4E" w:rsidP="00ED486A">
            <w:pPr>
              <w:pStyle w:val="TAC"/>
              <w:rPr>
                <w:rFonts w:cs="Arial"/>
              </w:rPr>
            </w:pPr>
          </w:p>
        </w:tc>
        <w:tc>
          <w:tcPr>
            <w:tcW w:w="1024" w:type="dxa"/>
            <w:vMerge w:val="restart"/>
            <w:tcBorders>
              <w:top w:val="single" w:sz="4" w:space="0" w:color="auto"/>
              <w:left w:val="single" w:sz="4" w:space="0" w:color="auto"/>
              <w:bottom w:val="single" w:sz="4" w:space="0" w:color="auto"/>
              <w:right w:val="single" w:sz="6" w:space="0" w:color="auto"/>
            </w:tcBorders>
            <w:vAlign w:val="center"/>
          </w:tcPr>
          <w:p w14:paraId="74177DF8" w14:textId="77777777" w:rsidR="008F6F4E" w:rsidRPr="00420CB0" w:rsidRDefault="008F6F4E" w:rsidP="00ED486A">
            <w:pPr>
              <w:pStyle w:val="TAC"/>
              <w:rPr>
                <w:rFonts w:cs="Arial"/>
              </w:rPr>
            </w:pPr>
            <w:r w:rsidRPr="00420CB0">
              <w:rPr>
                <w:rFonts w:cs="Arial"/>
              </w:rPr>
              <w:t>748</w:t>
            </w: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4893F8" w14:textId="77777777" w:rsidR="008F6F4E" w:rsidRPr="00420CB0" w:rsidRDefault="008F6F4E" w:rsidP="00ED486A">
            <w:pPr>
              <w:pStyle w:val="TAC"/>
              <w:rPr>
                <w:rFonts w:cs="Arial"/>
              </w:rPr>
            </w:pPr>
            <w:r w:rsidRPr="00420CB0">
              <w:rPr>
                <w:rFonts w:cs="Arial"/>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17B1E" w14:textId="77777777" w:rsidR="008F6F4E" w:rsidRPr="00420CB0" w:rsidRDefault="008F6F4E" w:rsidP="00ED486A">
            <w:pPr>
              <w:pStyle w:val="TAC"/>
              <w:rPr>
                <w:rFonts w:cs="Arial"/>
              </w:rPr>
            </w:pPr>
            <w:r w:rsidRPr="00420CB0">
              <w:rPr>
                <w:rFonts w:cs="Arial"/>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BD0890"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E4DE8"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7DFFB610"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55F87C85" w14:textId="77777777" w:rsidR="008F6F4E" w:rsidRPr="00420CB0" w:rsidRDefault="008F6F4E" w:rsidP="00ED486A">
            <w:pPr>
              <w:pStyle w:val="TAC"/>
              <w:rPr>
                <w:rFonts w:cs="Arial"/>
              </w:rPr>
            </w:pPr>
            <w:r w:rsidRPr="00420CB0">
              <w:rPr>
                <w:rFonts w:cs="Arial"/>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8CDEC22" w14:textId="77777777" w:rsidR="008F6F4E" w:rsidRPr="00420CB0" w:rsidRDefault="008F6F4E" w:rsidP="00ED486A">
            <w:pPr>
              <w:pStyle w:val="TAC"/>
              <w:rPr>
                <w:rFonts w:cs="Arial"/>
              </w:rPr>
            </w:pPr>
            <w:r w:rsidRPr="00420CB0">
              <w:rPr>
                <w:rFonts w:cs="Arial"/>
              </w:rPr>
              <w:t>N/A</w:t>
            </w:r>
          </w:p>
        </w:tc>
      </w:tr>
      <w:tr w:rsidR="008F6F4E" w:rsidRPr="00420CB0" w14:paraId="3AAC4B10"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EEE054B"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tcBorders>
            <w:vAlign w:val="center"/>
          </w:tcPr>
          <w:p w14:paraId="1C4DE145" w14:textId="77777777" w:rsidR="008F6F4E" w:rsidRPr="00420CB0" w:rsidRDefault="008F6F4E" w:rsidP="00ED486A">
            <w:pPr>
              <w:pStyle w:val="TAC"/>
              <w:rPr>
                <w:rFonts w:cs="Arial"/>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C7D16E" w14:textId="77777777" w:rsidR="008F6F4E" w:rsidRPr="00420CB0" w:rsidRDefault="008F6F4E" w:rsidP="00ED486A">
            <w:pPr>
              <w:pStyle w:val="TAC"/>
              <w:rPr>
                <w:rFonts w:cs="Arial"/>
              </w:rPr>
            </w:pPr>
            <w:r w:rsidRPr="00420CB0">
              <w:rPr>
                <w:rFonts w:cs="Arial"/>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50DE3" w14:textId="77777777" w:rsidR="00962798" w:rsidRDefault="008F6F4E" w:rsidP="004174E8">
            <w:pPr>
              <w:pStyle w:val="TAC"/>
              <w:rPr>
                <w:rFonts w:cs="Arial"/>
                <w:color w:val="FF0000"/>
              </w:rPr>
            </w:pPr>
            <w:r w:rsidRPr="0003676A">
              <w:rPr>
                <w:rFonts w:cs="Arial"/>
                <w:strike/>
                <w:color w:val="FF0000"/>
              </w:rPr>
              <w:t>55-99</w:t>
            </w:r>
            <w:r w:rsidR="0003676A" w:rsidRPr="0003676A">
              <w:rPr>
                <w:rFonts w:cs="Arial"/>
                <w:color w:val="FF0000"/>
              </w:rPr>
              <w:t xml:space="preserve"> </w:t>
            </w:r>
          </w:p>
          <w:p w14:paraId="67057193" w14:textId="52B2690E" w:rsidR="008F6F4E" w:rsidRPr="00420CB0" w:rsidRDefault="0003676A" w:rsidP="004174E8">
            <w:pPr>
              <w:pStyle w:val="TAC"/>
              <w:rPr>
                <w:rFonts w:cs="Arial"/>
              </w:rPr>
            </w:pPr>
            <w:r w:rsidRPr="0003676A">
              <w:rPr>
                <w:rFonts w:cs="Arial"/>
                <w:color w:val="FF0000"/>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E31427"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8910C1"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554AE3C"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1CACD96A" w14:textId="77777777" w:rsidR="008F6F4E" w:rsidRPr="00420CB0" w:rsidRDefault="008F6F4E" w:rsidP="00ED486A">
            <w:pPr>
              <w:pStyle w:val="TAC"/>
              <w:rPr>
                <w:rFonts w:cs="Arial"/>
              </w:rPr>
            </w:pPr>
            <w:r w:rsidRPr="00420CB0">
              <w:rPr>
                <w:rFonts w:cs="Arial"/>
              </w:rPr>
              <w:t>2</w:t>
            </w:r>
          </w:p>
        </w:tc>
        <w:tc>
          <w:tcPr>
            <w:tcW w:w="734" w:type="dxa"/>
            <w:vMerge/>
            <w:tcBorders>
              <w:bottom w:val="single" w:sz="4" w:space="0" w:color="auto"/>
              <w:right w:val="single" w:sz="4" w:space="0" w:color="auto"/>
            </w:tcBorders>
          </w:tcPr>
          <w:p w14:paraId="2E1D7207" w14:textId="77777777" w:rsidR="008F6F4E" w:rsidRPr="00420CB0" w:rsidRDefault="008F6F4E" w:rsidP="00ED486A">
            <w:pPr>
              <w:pStyle w:val="TAC"/>
              <w:rPr>
                <w:rFonts w:cs="Arial"/>
              </w:rPr>
            </w:pPr>
          </w:p>
        </w:tc>
      </w:tr>
      <w:tr w:rsidR="008F6F4E" w:rsidRPr="00420CB0" w14:paraId="61A7399F"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EC87A74"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tcBorders>
            <w:vAlign w:val="center"/>
          </w:tcPr>
          <w:p w14:paraId="6C0EA594" w14:textId="77777777" w:rsidR="008F6F4E" w:rsidRPr="00420CB0" w:rsidRDefault="008F6F4E" w:rsidP="00ED486A">
            <w:pPr>
              <w:pStyle w:val="TAC"/>
              <w:rPr>
                <w:rFonts w:cs="Arial"/>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F31F1F" w14:textId="77777777" w:rsidR="008F6F4E" w:rsidRPr="00420CB0" w:rsidRDefault="008F6F4E" w:rsidP="00ED486A">
            <w:pPr>
              <w:pStyle w:val="TAC"/>
              <w:rPr>
                <w:rFonts w:cs="Arial"/>
              </w:rPr>
            </w:pPr>
            <w:r w:rsidRPr="00420CB0">
              <w:rPr>
                <w:rFonts w:cs="Arial"/>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FDA194" w14:textId="77777777" w:rsidR="008F6F4E" w:rsidRPr="00420CB0" w:rsidRDefault="008F6F4E" w:rsidP="00ED486A">
            <w:pPr>
              <w:pStyle w:val="TAC"/>
              <w:rPr>
                <w:rFonts w:cs="Arial"/>
              </w:rPr>
            </w:pPr>
            <w:r w:rsidRPr="00420CB0">
              <w:rPr>
                <w:rFonts w:cs="Arial"/>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A2CA93F" w14:textId="77777777" w:rsidR="008F6F4E" w:rsidRPr="00420CB0" w:rsidRDefault="008F6F4E" w:rsidP="00ED486A">
            <w:pPr>
              <w:pStyle w:val="TAC"/>
              <w:rPr>
                <w:rFonts w:cs="Arial"/>
              </w:rPr>
            </w:pPr>
            <w:r w:rsidRPr="00420CB0">
              <w:rPr>
                <w:rFonts w:cs="Arial"/>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65A0BE"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BD45E1B"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4D2B1DC8"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0A2251C2" w14:textId="77777777" w:rsidR="008F6F4E" w:rsidRPr="00420CB0" w:rsidRDefault="008F6F4E" w:rsidP="00ED486A">
            <w:pPr>
              <w:pStyle w:val="TAC"/>
              <w:rPr>
                <w:rFonts w:cs="Arial"/>
              </w:rPr>
            </w:pPr>
          </w:p>
        </w:tc>
      </w:tr>
      <w:tr w:rsidR="008F6F4E" w:rsidRPr="00420CB0" w14:paraId="00ED91DB"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75A60CD"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tcBorders>
            <w:vAlign w:val="center"/>
          </w:tcPr>
          <w:p w14:paraId="114082B9" w14:textId="77777777" w:rsidR="008F6F4E" w:rsidRPr="00420CB0" w:rsidRDefault="008F6F4E" w:rsidP="00ED486A">
            <w:pPr>
              <w:pStyle w:val="TAC"/>
              <w:rPr>
                <w:rFonts w:cs="Arial"/>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77C3A" w14:textId="77777777" w:rsidR="008F6F4E" w:rsidRDefault="008F6F4E" w:rsidP="00ED486A">
            <w:pPr>
              <w:pStyle w:val="TAC"/>
              <w:rPr>
                <w:rFonts w:cs="Arial"/>
                <w:strike/>
                <w:color w:val="FF0000"/>
              </w:rPr>
            </w:pPr>
            <w:r w:rsidRPr="0003676A">
              <w:rPr>
                <w:rFonts w:cs="Arial"/>
                <w:strike/>
                <w:color w:val="FF0000"/>
              </w:rPr>
              <w:t>18-26</w:t>
            </w:r>
          </w:p>
          <w:p w14:paraId="72E3BC69" w14:textId="1322EC05" w:rsidR="0003676A" w:rsidRPr="0003676A" w:rsidRDefault="0003676A" w:rsidP="00ED486A">
            <w:pPr>
              <w:pStyle w:val="TAC"/>
              <w:rPr>
                <w:rFonts w:cs="Arial"/>
                <w:strike/>
              </w:rPr>
            </w:pPr>
            <w:r w:rsidRPr="0003676A">
              <w:rPr>
                <w:rFonts w:cs="Arial"/>
                <w:color w:val="FF0000"/>
              </w:rPr>
              <w:t>1</w:t>
            </w:r>
            <w:r>
              <w:rPr>
                <w:rFonts w:cs="Arial"/>
                <w:color w:val="FF0000"/>
              </w:rPr>
              <w:t>6</w:t>
            </w:r>
            <w:r w:rsidRPr="0003676A">
              <w:rPr>
                <w:rFonts w:cs="Arial"/>
                <w:color w:val="FF0000"/>
              </w:rPr>
              <w:t>-26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F69391" w14:textId="6E536228" w:rsidR="008F6F4E" w:rsidRPr="00420CB0" w:rsidRDefault="008F6F4E" w:rsidP="004174E8">
            <w:pPr>
              <w:pStyle w:val="TAC"/>
              <w:rPr>
                <w:rFonts w:cs="Arial"/>
              </w:rPr>
            </w:pPr>
            <w:r w:rsidRPr="00420CB0">
              <w:rPr>
                <w:rFonts w:cs="Arial"/>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880FD2"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D3C595"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64F93E3" w14:textId="77777777" w:rsidR="008F6F4E" w:rsidRPr="00420CB0" w:rsidRDefault="008F6F4E" w:rsidP="00ED486A">
            <w:pPr>
              <w:pStyle w:val="TAC"/>
              <w:rPr>
                <w:rFonts w:cs="Arial"/>
              </w:rPr>
            </w:pPr>
            <w:r w:rsidRPr="00420CB0">
              <w:rPr>
                <w:rFonts w:cs="Arial"/>
              </w:rPr>
              <w:t>1</w:t>
            </w:r>
          </w:p>
        </w:tc>
        <w:tc>
          <w:tcPr>
            <w:tcW w:w="709" w:type="dxa"/>
            <w:tcBorders>
              <w:top w:val="single" w:sz="6" w:space="0" w:color="auto"/>
              <w:left w:val="single" w:sz="6" w:space="0" w:color="auto"/>
              <w:bottom w:val="single" w:sz="6" w:space="0" w:color="auto"/>
              <w:right w:val="single" w:sz="4" w:space="0" w:color="auto"/>
            </w:tcBorders>
            <w:vAlign w:val="center"/>
          </w:tcPr>
          <w:p w14:paraId="55E92C20"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6D4EBE75" w14:textId="77777777" w:rsidR="008F6F4E" w:rsidRPr="00420CB0" w:rsidRDefault="008F6F4E" w:rsidP="00ED486A">
            <w:pPr>
              <w:pStyle w:val="TAC"/>
              <w:rPr>
                <w:rFonts w:cs="Arial"/>
              </w:rPr>
            </w:pPr>
          </w:p>
        </w:tc>
      </w:tr>
      <w:tr w:rsidR="008F6F4E" w:rsidRPr="00420CB0" w14:paraId="65CAAE43" w14:textId="77777777" w:rsidTr="00EA78FF">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5014212"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tcBorders>
            <w:vAlign w:val="center"/>
          </w:tcPr>
          <w:p w14:paraId="0C507945" w14:textId="77777777" w:rsidR="008F6F4E" w:rsidRPr="00420CB0" w:rsidRDefault="008F6F4E" w:rsidP="00ED486A">
            <w:pPr>
              <w:pStyle w:val="TAC"/>
              <w:rPr>
                <w:rFonts w:cs="Arial"/>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6490B0C" w14:textId="77777777" w:rsidR="008F6F4E" w:rsidRPr="00420CB0" w:rsidRDefault="008F6F4E" w:rsidP="00ED486A">
            <w:pPr>
              <w:pStyle w:val="TAC"/>
              <w:rPr>
                <w:rFonts w:cs="Arial"/>
              </w:rPr>
            </w:pPr>
            <w:r w:rsidRPr="00420CB0">
              <w:rPr>
                <w:rFonts w:cs="Arial"/>
              </w:rPr>
              <w:t>0-8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8BC4E3B" w14:textId="66D3F37A" w:rsidR="008F6F4E" w:rsidRPr="00420CB0" w:rsidRDefault="008F6F4E" w:rsidP="004174E8">
            <w:pPr>
              <w:pStyle w:val="TAC"/>
              <w:rPr>
                <w:rFonts w:cs="Arial"/>
              </w:rPr>
            </w:pPr>
            <w:r w:rsidRPr="00420CB0">
              <w:rPr>
                <w:rFonts w:cs="Arial"/>
              </w:rPr>
              <w:t>13-50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B11E87A"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106F41" w14:textId="0C51E73B" w:rsidR="008F6F4E" w:rsidRPr="00420CB0" w:rsidRDefault="008F6F4E" w:rsidP="00ED486A">
            <w:pPr>
              <w:pStyle w:val="TAC"/>
              <w:rPr>
                <w:rFonts w:cs="Arial"/>
              </w:rPr>
            </w:pPr>
            <w:r w:rsidRPr="00B30811">
              <w:rPr>
                <w:rFonts w:cs="Arial"/>
                <w:strike/>
                <w:color w:val="FF0000"/>
              </w:rPr>
              <w:t>1</w:t>
            </w:r>
            <w:r w:rsidR="00B30811" w:rsidRPr="00B30811">
              <w:rPr>
                <w:rFonts w:cs="Arial"/>
                <w:strike/>
                <w:color w:val="FF0000"/>
              </w:rPr>
              <w:t xml:space="preserve"> </w:t>
            </w:r>
            <w:r w:rsidR="00B30811" w:rsidRPr="00B30811">
              <w:rPr>
                <w:rFonts w:cs="Arial"/>
                <w:color w:val="FF0000"/>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688EFC5" w14:textId="688297A3" w:rsidR="008F6F4E" w:rsidRPr="00420CB0" w:rsidRDefault="00B30811" w:rsidP="00ED486A">
            <w:pPr>
              <w:pStyle w:val="TAC"/>
              <w:rPr>
                <w:rFonts w:cs="Arial"/>
              </w:rPr>
            </w:pPr>
            <w:r w:rsidRPr="00B30811">
              <w:rPr>
                <w:rFonts w:cs="Arial"/>
                <w:strike/>
                <w:color w:val="FF0000"/>
              </w:rPr>
              <w:t xml:space="preserve">1 </w:t>
            </w:r>
            <w:r w:rsidRPr="00B30811">
              <w:rPr>
                <w:rFonts w:cs="Arial"/>
                <w:color w:val="FF0000"/>
              </w:rPr>
              <w:t>1.5</w:t>
            </w:r>
          </w:p>
        </w:tc>
        <w:tc>
          <w:tcPr>
            <w:tcW w:w="709" w:type="dxa"/>
            <w:tcBorders>
              <w:top w:val="single" w:sz="6" w:space="0" w:color="auto"/>
              <w:left w:val="single" w:sz="6" w:space="0" w:color="auto"/>
              <w:bottom w:val="single" w:sz="6" w:space="0" w:color="auto"/>
              <w:right w:val="single" w:sz="4" w:space="0" w:color="auto"/>
            </w:tcBorders>
            <w:vAlign w:val="center"/>
          </w:tcPr>
          <w:p w14:paraId="2E634CA2" w14:textId="1D68F30F" w:rsidR="008F6F4E" w:rsidRPr="00420CB0" w:rsidRDefault="00E0374F" w:rsidP="00ED486A">
            <w:pPr>
              <w:pStyle w:val="TAC"/>
              <w:rPr>
                <w:rFonts w:cs="Arial"/>
              </w:rPr>
            </w:pPr>
            <w:r w:rsidRPr="00E0374F">
              <w:rPr>
                <w:rFonts w:cs="Arial"/>
                <w:strike/>
                <w:color w:val="FF0000"/>
              </w:rPr>
              <w:t>N/A</w:t>
            </w:r>
            <w:r w:rsidRPr="00E0374F">
              <w:rPr>
                <w:rFonts w:cs="Arial"/>
                <w:color w:val="FF0000"/>
              </w:rPr>
              <w:t xml:space="preserve"> 0.5</w:t>
            </w:r>
          </w:p>
        </w:tc>
        <w:tc>
          <w:tcPr>
            <w:tcW w:w="734" w:type="dxa"/>
            <w:vMerge/>
            <w:tcBorders>
              <w:bottom w:val="single" w:sz="4" w:space="0" w:color="auto"/>
              <w:right w:val="single" w:sz="4" w:space="0" w:color="auto"/>
            </w:tcBorders>
          </w:tcPr>
          <w:p w14:paraId="327FA431" w14:textId="77777777" w:rsidR="008F6F4E" w:rsidRPr="00420CB0" w:rsidRDefault="008F6F4E" w:rsidP="00ED486A">
            <w:pPr>
              <w:pStyle w:val="TAC"/>
              <w:rPr>
                <w:rFonts w:cs="Arial"/>
              </w:rPr>
            </w:pPr>
          </w:p>
        </w:tc>
      </w:tr>
      <w:tr w:rsidR="008F6F4E" w:rsidRPr="00420CB0" w14:paraId="2C193511" w14:textId="77777777" w:rsidTr="00EA78FF">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8C1E9A" w14:textId="77777777" w:rsidR="008F6F4E" w:rsidRPr="00420CB0" w:rsidRDefault="008F6F4E" w:rsidP="00ED486A">
            <w:pPr>
              <w:pStyle w:val="TAC"/>
              <w:rPr>
                <w:rFonts w:cs="Arial"/>
              </w:rPr>
            </w:pPr>
            <w:r w:rsidRPr="00420CB0">
              <w:rPr>
                <w:rFonts w:cs="Arial"/>
              </w:rPr>
              <w:t>50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397EC0C1" w14:textId="77777777" w:rsidR="008F6F4E" w:rsidRPr="00420CB0" w:rsidRDefault="008F6F4E" w:rsidP="00ED486A">
            <w:pPr>
              <w:pStyle w:val="TAC"/>
              <w:rPr>
                <w:rFonts w:cs="Arial"/>
              </w:rPr>
            </w:pPr>
            <w:r w:rsidRPr="00420CB0">
              <w:rPr>
                <w:rFonts w:cs="Arial"/>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EB5788A" w14:textId="77777777" w:rsidR="008F6F4E" w:rsidRPr="00420CB0" w:rsidRDefault="008F6F4E" w:rsidP="00ED486A">
            <w:pPr>
              <w:pStyle w:val="TAC"/>
              <w:rPr>
                <w:rFonts w:cs="Arial"/>
              </w:rPr>
            </w:pPr>
            <w:r w:rsidRPr="00420CB0">
              <w:rPr>
                <w:rFonts w:cs="Arial"/>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DE2A77" w14:textId="77777777" w:rsidR="008F6F4E" w:rsidRPr="00420CB0" w:rsidRDefault="008F6F4E" w:rsidP="00ED486A">
            <w:pPr>
              <w:pStyle w:val="TAC"/>
              <w:rPr>
                <w:rFonts w:cs="Arial"/>
              </w:rPr>
            </w:pPr>
            <w:r w:rsidRPr="00420CB0">
              <w:rPr>
                <w:rFonts w:cs="Arial"/>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0FD306"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A1F6512"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1753FD9"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6A1F5FA4" w14:textId="77777777" w:rsidR="008F6F4E" w:rsidRPr="00420CB0" w:rsidRDefault="008F6F4E" w:rsidP="00ED486A">
            <w:pPr>
              <w:pStyle w:val="TAC"/>
              <w:rPr>
                <w:rFonts w:cs="Arial"/>
              </w:rPr>
            </w:pPr>
            <w:r w:rsidRPr="00420CB0">
              <w:rPr>
                <w:rFonts w:cs="Arial"/>
              </w:rPr>
              <w:t>3</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0A5016D" w14:textId="77777777" w:rsidR="008F6F4E" w:rsidRPr="00420CB0" w:rsidRDefault="008F6F4E" w:rsidP="00ED486A">
            <w:pPr>
              <w:pStyle w:val="TAC"/>
              <w:rPr>
                <w:rFonts w:cs="Arial"/>
              </w:rPr>
            </w:pPr>
          </w:p>
          <w:p w14:paraId="65348D2F" w14:textId="77777777" w:rsidR="008F6F4E" w:rsidRPr="00420CB0" w:rsidRDefault="008F6F4E" w:rsidP="00ED486A">
            <w:pPr>
              <w:pStyle w:val="TAC"/>
              <w:rPr>
                <w:rFonts w:cs="Arial"/>
              </w:rPr>
            </w:pPr>
            <w:r w:rsidRPr="00420CB0">
              <w:rPr>
                <w:rFonts w:cs="Arial"/>
              </w:rPr>
              <w:t>1</w:t>
            </w:r>
          </w:p>
        </w:tc>
      </w:tr>
      <w:tr w:rsidR="008F6F4E" w:rsidRPr="00420CB0" w14:paraId="10BEB84A"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5E15A3B7"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7F369BD0"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D4089BE" w14:textId="77777777" w:rsidR="008F6F4E" w:rsidRPr="00153E4E" w:rsidRDefault="008F6F4E" w:rsidP="00ED486A">
            <w:pPr>
              <w:pStyle w:val="TAC"/>
              <w:rPr>
                <w:rFonts w:cs="Arial"/>
                <w:strike/>
                <w:color w:val="FF0000"/>
              </w:rPr>
            </w:pPr>
            <w:r w:rsidRPr="00153E4E">
              <w:rPr>
                <w:rFonts w:cs="Arial"/>
                <w:strike/>
                <w:color w:val="FF0000"/>
              </w:rPr>
              <w:t>0-14</w:t>
            </w:r>
          </w:p>
          <w:p w14:paraId="6D046FD3" w14:textId="33A35F13" w:rsidR="00153E4E" w:rsidRPr="00420CB0" w:rsidRDefault="00153E4E" w:rsidP="00ED486A">
            <w:pPr>
              <w:pStyle w:val="TAC"/>
              <w:rPr>
                <w:rFonts w:cs="Arial"/>
              </w:rPr>
            </w:pPr>
            <w:r w:rsidRPr="00153E4E">
              <w:rPr>
                <w:rFonts w:cs="Arial"/>
                <w:color w:val="FF0000"/>
              </w:rPr>
              <w:t>0-1</w:t>
            </w:r>
            <w:r w:rsidR="003E17C4">
              <w:rPr>
                <w:rFonts w:cs="Arial"/>
                <w:color w:val="FF0000"/>
              </w:rPr>
              <w:t>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2CDDB2B" w14:textId="77777777" w:rsidR="008F6F4E" w:rsidRPr="000422BD" w:rsidRDefault="008F6F4E" w:rsidP="004174E8">
            <w:pPr>
              <w:pStyle w:val="TAC"/>
              <w:rPr>
                <w:rFonts w:cs="Arial"/>
                <w:strike/>
                <w:color w:val="FF0000"/>
              </w:rPr>
            </w:pPr>
            <w:r w:rsidRPr="000422BD">
              <w:rPr>
                <w:rFonts w:cs="Arial"/>
                <w:strike/>
                <w:color w:val="FF0000"/>
              </w:rPr>
              <w:t>41-124</w:t>
            </w:r>
          </w:p>
          <w:p w14:paraId="451220AC" w14:textId="6022B061" w:rsidR="000422BD" w:rsidRPr="00420CB0" w:rsidRDefault="000422BD" w:rsidP="004174E8">
            <w:pPr>
              <w:pStyle w:val="TAC"/>
              <w:rPr>
                <w:rFonts w:cs="Arial"/>
              </w:rPr>
            </w:pPr>
            <w:r w:rsidRPr="000422BD">
              <w:rPr>
                <w:rFonts w:cs="Arial"/>
                <w:color w:val="FF0000"/>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37C4D95"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B94AEF"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97C8BB1"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0A07C91D" w14:textId="77777777" w:rsidR="008F6F4E" w:rsidRPr="00420CB0" w:rsidRDefault="008F6F4E" w:rsidP="00ED486A">
            <w:pPr>
              <w:pStyle w:val="TAC"/>
              <w:rPr>
                <w:rFonts w:cs="Arial"/>
              </w:rPr>
            </w:pPr>
            <w:r w:rsidRPr="00420CB0">
              <w:rPr>
                <w:rFonts w:cs="Arial"/>
              </w:rPr>
              <w:t>3</w:t>
            </w:r>
          </w:p>
        </w:tc>
        <w:tc>
          <w:tcPr>
            <w:tcW w:w="734" w:type="dxa"/>
            <w:vMerge/>
            <w:tcBorders>
              <w:bottom w:val="single" w:sz="4" w:space="0" w:color="auto"/>
              <w:right w:val="single" w:sz="4" w:space="0" w:color="auto"/>
            </w:tcBorders>
          </w:tcPr>
          <w:p w14:paraId="67BB1FC5" w14:textId="77777777" w:rsidR="008F6F4E" w:rsidRPr="00420CB0" w:rsidRDefault="008F6F4E" w:rsidP="00ED486A">
            <w:pPr>
              <w:pStyle w:val="TAC"/>
              <w:rPr>
                <w:rFonts w:cs="Arial"/>
              </w:rPr>
            </w:pPr>
          </w:p>
        </w:tc>
      </w:tr>
      <w:tr w:rsidR="008F6F4E" w:rsidRPr="00420CB0" w14:paraId="08590AB2"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7FB09BB0"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3551A09B"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78B22EB" w14:textId="77777777" w:rsidR="008F6F4E" w:rsidRPr="00420CB0" w:rsidRDefault="008F6F4E" w:rsidP="00ED486A">
            <w:pPr>
              <w:pStyle w:val="TAC"/>
              <w:rPr>
                <w:rFonts w:cs="Arial"/>
              </w:rPr>
            </w:pPr>
            <w:r w:rsidRPr="00420CB0">
              <w:rPr>
                <w:rFonts w:cs="Arial"/>
              </w:rPr>
              <w:t>18-28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AB769DC" w14:textId="5866DB38" w:rsidR="008F6F4E" w:rsidRPr="00420CB0" w:rsidRDefault="008F6F4E" w:rsidP="004174E8">
            <w:pPr>
              <w:pStyle w:val="TAC"/>
              <w:rPr>
                <w:rFonts w:cs="Arial"/>
              </w:rPr>
            </w:pPr>
            <w:r w:rsidRPr="00420CB0">
              <w:rPr>
                <w:rFonts w:cs="Arial"/>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64E1B4"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33ACDB"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F7B07B3"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5DE35C6E" w14:textId="77777777" w:rsidR="008F6F4E" w:rsidRPr="00420CB0" w:rsidRDefault="008F6F4E" w:rsidP="00ED486A">
            <w:pPr>
              <w:pStyle w:val="TAC"/>
              <w:rPr>
                <w:rFonts w:cs="Arial"/>
              </w:rPr>
            </w:pPr>
            <w:r w:rsidRPr="00420CB0">
              <w:rPr>
                <w:rFonts w:cs="Arial"/>
              </w:rPr>
              <w:t>2</w:t>
            </w:r>
          </w:p>
        </w:tc>
        <w:tc>
          <w:tcPr>
            <w:tcW w:w="734" w:type="dxa"/>
            <w:vMerge/>
            <w:tcBorders>
              <w:bottom w:val="single" w:sz="4" w:space="0" w:color="auto"/>
              <w:right w:val="single" w:sz="4" w:space="0" w:color="auto"/>
            </w:tcBorders>
          </w:tcPr>
          <w:p w14:paraId="765DD248" w14:textId="77777777" w:rsidR="008F6F4E" w:rsidRPr="00420CB0" w:rsidRDefault="008F6F4E" w:rsidP="00ED486A">
            <w:pPr>
              <w:pStyle w:val="TAC"/>
              <w:rPr>
                <w:rFonts w:cs="Arial"/>
              </w:rPr>
            </w:pPr>
          </w:p>
        </w:tc>
      </w:tr>
      <w:tr w:rsidR="008F6F4E" w:rsidRPr="00420CB0" w14:paraId="747ADE5E"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5AFC0FC7"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12F61937"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632173E" w14:textId="77777777" w:rsidR="008F6F4E" w:rsidRPr="00BA7F34" w:rsidRDefault="008F6F4E" w:rsidP="00ED486A">
            <w:pPr>
              <w:pStyle w:val="TAC"/>
              <w:rPr>
                <w:rFonts w:cs="Arial"/>
                <w:strike/>
                <w:color w:val="FF0000"/>
              </w:rPr>
            </w:pPr>
            <w:r w:rsidRPr="00BA7F34">
              <w:rPr>
                <w:rFonts w:cs="Arial"/>
                <w:strike/>
                <w:color w:val="FF0000"/>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9C7A73F" w14:textId="4112F510" w:rsidR="008F6F4E" w:rsidRPr="00BA7F34" w:rsidRDefault="008F6F4E" w:rsidP="004174E8">
            <w:pPr>
              <w:pStyle w:val="TAC"/>
              <w:rPr>
                <w:rFonts w:cs="Arial"/>
                <w:strike/>
                <w:color w:val="FF0000"/>
              </w:rPr>
            </w:pPr>
            <w:r w:rsidRPr="00BA7F34">
              <w:rPr>
                <w:rFonts w:cs="Arial"/>
                <w:strike/>
                <w:color w:val="FF0000"/>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B67F14E" w14:textId="77777777" w:rsidR="008F6F4E" w:rsidRPr="00BA7F34" w:rsidRDefault="008F6F4E" w:rsidP="00ED486A">
            <w:pPr>
              <w:pStyle w:val="TAC"/>
              <w:rPr>
                <w:rFonts w:cs="Arial"/>
                <w:strike/>
                <w:color w:val="FF0000"/>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DA119E0" w14:textId="77777777" w:rsidR="008F6F4E" w:rsidRPr="00BA7F34" w:rsidRDefault="008F6F4E" w:rsidP="00ED486A">
            <w:pPr>
              <w:pStyle w:val="TAC"/>
              <w:rPr>
                <w:rFonts w:cs="Arial"/>
                <w:strike/>
                <w:color w:val="FF0000"/>
              </w:rPr>
            </w:pPr>
            <w:r w:rsidRPr="00BA7F34">
              <w:rPr>
                <w:rFonts w:cs="Arial"/>
                <w:strike/>
                <w:color w:val="FF0000"/>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486A665D" w14:textId="77777777" w:rsidR="008F6F4E" w:rsidRPr="00BA7F34" w:rsidRDefault="008F6F4E" w:rsidP="00ED486A">
            <w:pPr>
              <w:pStyle w:val="TAC"/>
              <w:rPr>
                <w:rFonts w:cs="Arial"/>
                <w:strike/>
                <w:color w:val="FF0000"/>
              </w:rPr>
            </w:pPr>
            <w:r w:rsidRPr="00BA7F34">
              <w:rPr>
                <w:rFonts w:cs="Arial"/>
                <w:strike/>
                <w:color w:val="FF0000"/>
              </w:rPr>
              <w:t>3</w:t>
            </w:r>
          </w:p>
        </w:tc>
        <w:tc>
          <w:tcPr>
            <w:tcW w:w="709" w:type="dxa"/>
            <w:tcBorders>
              <w:top w:val="single" w:sz="6" w:space="0" w:color="auto"/>
              <w:left w:val="single" w:sz="6" w:space="0" w:color="auto"/>
              <w:bottom w:val="single" w:sz="6" w:space="0" w:color="auto"/>
              <w:right w:val="single" w:sz="4" w:space="0" w:color="auto"/>
            </w:tcBorders>
            <w:vAlign w:val="center"/>
          </w:tcPr>
          <w:p w14:paraId="34E5DC45" w14:textId="77777777" w:rsidR="008F6F4E" w:rsidRPr="00BA7F34" w:rsidRDefault="008F6F4E" w:rsidP="00ED486A">
            <w:pPr>
              <w:pStyle w:val="TAC"/>
              <w:rPr>
                <w:rFonts w:cs="Arial"/>
                <w:strike/>
                <w:color w:val="FF0000"/>
              </w:rPr>
            </w:pPr>
            <w:r w:rsidRPr="00BA7F34">
              <w:rPr>
                <w:rFonts w:cs="Arial"/>
                <w:strike/>
                <w:color w:val="FF0000"/>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1401EC7" w14:textId="77777777" w:rsidR="008F6F4E" w:rsidRPr="00420CB0" w:rsidRDefault="008F6F4E" w:rsidP="00ED486A">
            <w:pPr>
              <w:pStyle w:val="TAC"/>
              <w:rPr>
                <w:rFonts w:cs="Arial"/>
              </w:rPr>
            </w:pPr>
            <w:r w:rsidRPr="00420CB0">
              <w:rPr>
                <w:rFonts w:cs="Arial"/>
              </w:rPr>
              <w:t>N/A</w:t>
            </w:r>
          </w:p>
          <w:p w14:paraId="43E99EB8" w14:textId="77777777" w:rsidR="008F6F4E" w:rsidRPr="00420CB0" w:rsidRDefault="008F6F4E" w:rsidP="00ED486A">
            <w:pPr>
              <w:pStyle w:val="TAC"/>
              <w:rPr>
                <w:rFonts w:cs="Arial"/>
              </w:rPr>
            </w:pPr>
          </w:p>
        </w:tc>
      </w:tr>
      <w:tr w:rsidR="008F6F4E" w:rsidRPr="00420CB0" w14:paraId="1598517B"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28B1C113"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4648B238"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DE9F0A6" w14:textId="77777777" w:rsidR="008F6F4E" w:rsidRPr="00420CB0" w:rsidRDefault="008F6F4E" w:rsidP="00ED486A">
            <w:pPr>
              <w:pStyle w:val="TAC"/>
              <w:rPr>
                <w:rFonts w:cs="Arial"/>
              </w:rPr>
            </w:pPr>
            <w:r w:rsidRPr="00420CB0">
              <w:rPr>
                <w:rFonts w:cs="Arial"/>
              </w:rPr>
              <w:t>0-35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2C1F622" w14:textId="77777777" w:rsidR="008F6F4E" w:rsidRPr="00420CB0" w:rsidRDefault="008F6F4E" w:rsidP="00ED486A">
            <w:pPr>
              <w:pStyle w:val="TAC"/>
              <w:rPr>
                <w:rFonts w:cs="Arial"/>
              </w:rPr>
            </w:pPr>
            <w:r w:rsidRPr="00420CB0">
              <w:rPr>
                <w:rFonts w:cs="Arial"/>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60C4A7F" w14:textId="77777777" w:rsidR="008F6F4E" w:rsidRPr="00420CB0" w:rsidRDefault="008F6F4E" w:rsidP="00ED486A">
            <w:pPr>
              <w:pStyle w:val="TAC"/>
              <w:rPr>
                <w:rFonts w:cs="Arial"/>
              </w:rPr>
            </w:pPr>
            <w:r w:rsidRPr="00420CB0">
              <w:rPr>
                <w:rFonts w:cs="Arial"/>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92C34D"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95B40A8"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1CCC4526"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63858DA8" w14:textId="77777777" w:rsidR="008F6F4E" w:rsidRPr="00420CB0" w:rsidRDefault="008F6F4E" w:rsidP="00ED486A">
            <w:pPr>
              <w:pStyle w:val="TAC"/>
              <w:rPr>
                <w:rFonts w:cs="Arial"/>
              </w:rPr>
            </w:pPr>
          </w:p>
        </w:tc>
      </w:tr>
      <w:tr w:rsidR="008F6F4E" w:rsidRPr="00420CB0" w14:paraId="34BDBE10"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0F7AA14C"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6E8A8A44"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099552C" w14:textId="77777777" w:rsidR="008F6F4E" w:rsidRPr="002929C9" w:rsidRDefault="008F6F4E" w:rsidP="00ED486A">
            <w:pPr>
              <w:pStyle w:val="TAC"/>
              <w:rPr>
                <w:rFonts w:cs="Arial"/>
                <w:strike/>
                <w:color w:val="FF0000"/>
              </w:rPr>
            </w:pPr>
            <w:r w:rsidRPr="002929C9">
              <w:rPr>
                <w:rFonts w:cs="Arial"/>
                <w:strike/>
                <w:color w:val="FF0000"/>
              </w:rPr>
              <w:t>30-40</w:t>
            </w:r>
          </w:p>
          <w:p w14:paraId="53E7529B" w14:textId="5528F089" w:rsidR="002929C9" w:rsidRPr="00420CB0" w:rsidRDefault="002929C9" w:rsidP="00ED486A">
            <w:pPr>
              <w:pStyle w:val="TAC"/>
              <w:rPr>
                <w:rFonts w:cs="Arial"/>
              </w:rPr>
            </w:pPr>
            <w:r w:rsidRPr="002929C9">
              <w:rPr>
                <w:rFonts w:cs="Arial"/>
                <w:color w:val="FF0000"/>
              </w:rPr>
              <w:t>2</w:t>
            </w:r>
            <w:r>
              <w:rPr>
                <w:rFonts w:cs="Arial"/>
                <w:color w:val="FF0000"/>
              </w:rPr>
              <w:t>9</w:t>
            </w:r>
            <w:r w:rsidRPr="002929C9">
              <w:rPr>
                <w:rFonts w:cs="Arial"/>
                <w:color w:val="FF0000"/>
              </w:rPr>
              <w:t>-40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8AB2557" w14:textId="0D20AFE9" w:rsidR="008F6F4E" w:rsidRPr="00420CB0" w:rsidRDefault="008F6F4E" w:rsidP="004174E8">
            <w:pPr>
              <w:pStyle w:val="TAC"/>
              <w:rPr>
                <w:rFonts w:cs="Arial"/>
              </w:rPr>
            </w:pPr>
            <w:r w:rsidRPr="00420CB0">
              <w:rPr>
                <w:rFonts w:cs="Arial"/>
              </w:rPr>
              <w:t>70-124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8C44336"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5348D5"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21DE188"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1F61E331" w14:textId="77777777" w:rsidR="008F6F4E" w:rsidRPr="00420CB0" w:rsidRDefault="008F6F4E" w:rsidP="00ED486A">
            <w:pPr>
              <w:pStyle w:val="TAC"/>
              <w:rPr>
                <w:rFonts w:cs="Arial"/>
              </w:rPr>
            </w:pPr>
            <w:r w:rsidRPr="00420CB0">
              <w:rPr>
                <w:rFonts w:cs="Arial"/>
              </w:rPr>
              <w:t>2</w:t>
            </w:r>
          </w:p>
        </w:tc>
        <w:tc>
          <w:tcPr>
            <w:tcW w:w="734" w:type="dxa"/>
            <w:vMerge/>
            <w:tcBorders>
              <w:bottom w:val="single" w:sz="4" w:space="0" w:color="auto"/>
              <w:right w:val="single" w:sz="4" w:space="0" w:color="auto"/>
            </w:tcBorders>
          </w:tcPr>
          <w:p w14:paraId="09559EE7" w14:textId="77777777" w:rsidR="008F6F4E" w:rsidRPr="00420CB0" w:rsidRDefault="008F6F4E" w:rsidP="00ED486A">
            <w:pPr>
              <w:pStyle w:val="TAC"/>
              <w:rPr>
                <w:rFonts w:cs="Arial"/>
              </w:rPr>
            </w:pPr>
          </w:p>
        </w:tc>
      </w:tr>
      <w:tr w:rsidR="008F6F4E" w:rsidRPr="00420CB0" w14:paraId="384ADDAE"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6E3143DA"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7304EC71"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EEF9A9F" w14:textId="77777777" w:rsidR="008F6F4E" w:rsidRPr="00420CB0" w:rsidRDefault="008F6F4E" w:rsidP="00ED486A">
            <w:pPr>
              <w:pStyle w:val="TAC"/>
              <w:rPr>
                <w:rFonts w:cs="Arial"/>
              </w:rPr>
            </w:pPr>
            <w:r w:rsidRPr="00420CB0">
              <w:rPr>
                <w:rFonts w:cs="Arial"/>
              </w:rPr>
              <w:t>0-20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4E0DA3" w14:textId="77777777" w:rsidR="008F6F4E" w:rsidRPr="00153E4E" w:rsidRDefault="008F6F4E" w:rsidP="004174E8">
            <w:pPr>
              <w:pStyle w:val="TAC"/>
              <w:rPr>
                <w:rFonts w:cs="Arial"/>
                <w:strike/>
                <w:color w:val="FF0000"/>
              </w:rPr>
            </w:pPr>
            <w:r w:rsidRPr="00153E4E">
              <w:rPr>
                <w:rFonts w:cs="Arial"/>
                <w:strike/>
                <w:color w:val="FF0000"/>
              </w:rPr>
              <w:t xml:space="preserve">13-64 </w:t>
            </w:r>
          </w:p>
          <w:p w14:paraId="7AE30C0D" w14:textId="08441412" w:rsidR="00153E4E" w:rsidRPr="00420CB0" w:rsidRDefault="00153E4E" w:rsidP="004174E8">
            <w:pPr>
              <w:pStyle w:val="TAC"/>
              <w:rPr>
                <w:rFonts w:cs="Arial"/>
              </w:rPr>
            </w:pPr>
            <w:r w:rsidRPr="00153E4E">
              <w:rPr>
                <w:rFonts w:cs="Arial"/>
                <w:color w:val="FF0000"/>
              </w:rPr>
              <w:t>13-33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5238BE"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57D220"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824EE44"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2BD57BF9"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3801CE0F" w14:textId="77777777" w:rsidR="008F6F4E" w:rsidRPr="00420CB0" w:rsidRDefault="008F6F4E" w:rsidP="00ED486A">
            <w:pPr>
              <w:pStyle w:val="TAC"/>
              <w:rPr>
                <w:rFonts w:cs="Arial"/>
              </w:rPr>
            </w:pPr>
          </w:p>
        </w:tc>
      </w:tr>
      <w:tr w:rsidR="008F6F4E" w:rsidRPr="00420CB0" w14:paraId="212CE17D"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2B2739F3" w14:textId="77777777" w:rsidR="008F6F4E" w:rsidRPr="00420CB0" w:rsidRDefault="008F6F4E" w:rsidP="00ED486A">
            <w:pPr>
              <w:spacing w:after="0"/>
              <w:rPr>
                <w:rFonts w:ascii="Arial" w:hAnsi="Arial" w:cs="Arial"/>
                <w:sz w:val="18"/>
              </w:rPr>
            </w:pPr>
          </w:p>
        </w:tc>
        <w:tc>
          <w:tcPr>
            <w:tcW w:w="1024" w:type="dxa"/>
            <w:vMerge/>
            <w:tcBorders>
              <w:left w:val="single" w:sz="4" w:space="0" w:color="auto"/>
              <w:bottom w:val="single" w:sz="4" w:space="0" w:color="auto"/>
              <w:right w:val="single" w:sz="4" w:space="0" w:color="auto"/>
            </w:tcBorders>
            <w:vAlign w:val="center"/>
          </w:tcPr>
          <w:p w14:paraId="1AE6DBAC"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6868002" w14:textId="77777777" w:rsidR="008F6F4E" w:rsidRPr="002929C9" w:rsidRDefault="008F6F4E" w:rsidP="00ED486A">
            <w:pPr>
              <w:pStyle w:val="TAC"/>
              <w:rPr>
                <w:rFonts w:cs="Arial"/>
                <w:strike/>
                <w:color w:val="FF0000"/>
              </w:rPr>
            </w:pPr>
            <w:r w:rsidRPr="002929C9">
              <w:rPr>
                <w:rFonts w:cs="Arial"/>
                <w:strike/>
                <w:color w:val="FF0000"/>
              </w:rPr>
              <w:t>46-60</w:t>
            </w:r>
          </w:p>
          <w:p w14:paraId="25861866" w14:textId="1B88F209" w:rsidR="002929C9" w:rsidRPr="00420CB0" w:rsidRDefault="002929C9" w:rsidP="00ED486A">
            <w:pPr>
              <w:pStyle w:val="TAC"/>
              <w:rPr>
                <w:rFonts w:cs="Arial"/>
              </w:rPr>
            </w:pPr>
            <w:r w:rsidRPr="002929C9">
              <w:rPr>
                <w:rFonts w:cs="Arial"/>
                <w:color w:val="FF0000"/>
              </w:rPr>
              <w:t>41-60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E2697F" w14:textId="2DB62690" w:rsidR="008F6F4E" w:rsidRPr="00420CB0" w:rsidRDefault="008F6F4E" w:rsidP="004174E8">
            <w:pPr>
              <w:pStyle w:val="TAC"/>
              <w:rPr>
                <w:rFonts w:cs="Arial"/>
              </w:rPr>
            </w:pPr>
            <w:r w:rsidRPr="00420CB0">
              <w:rPr>
                <w:rFonts w:cs="Arial"/>
              </w:rPr>
              <w:t>75-124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F6222C"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89E78C"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884BF79" w14:textId="77777777" w:rsidR="008F6F4E" w:rsidRPr="00420CB0" w:rsidRDefault="008F6F4E" w:rsidP="00ED486A">
            <w:pPr>
              <w:pStyle w:val="TAC"/>
              <w:rPr>
                <w:rFonts w:cs="Arial"/>
              </w:rPr>
            </w:pPr>
            <w:r w:rsidRPr="00420CB0">
              <w:rPr>
                <w:rFonts w:cs="Arial"/>
              </w:rPr>
              <w:t>1</w:t>
            </w:r>
          </w:p>
        </w:tc>
        <w:tc>
          <w:tcPr>
            <w:tcW w:w="709" w:type="dxa"/>
            <w:tcBorders>
              <w:top w:val="single" w:sz="6" w:space="0" w:color="auto"/>
              <w:left w:val="single" w:sz="6" w:space="0" w:color="auto"/>
              <w:bottom w:val="single" w:sz="6" w:space="0" w:color="auto"/>
              <w:right w:val="single" w:sz="4" w:space="0" w:color="auto"/>
            </w:tcBorders>
            <w:vAlign w:val="center"/>
          </w:tcPr>
          <w:p w14:paraId="77B26816"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124FF9BF" w14:textId="77777777" w:rsidR="008F6F4E" w:rsidRPr="00420CB0" w:rsidRDefault="008F6F4E" w:rsidP="00ED486A">
            <w:pPr>
              <w:pStyle w:val="TAC"/>
              <w:rPr>
                <w:rFonts w:cs="Arial"/>
              </w:rPr>
            </w:pPr>
          </w:p>
        </w:tc>
      </w:tr>
      <w:tr w:rsidR="008F6F4E" w:rsidRPr="00420CB0" w14:paraId="46EF367D" w14:textId="77777777" w:rsidTr="00EA78FF">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tcPr>
          <w:p w14:paraId="51D34EBA" w14:textId="77777777" w:rsidR="008F6F4E" w:rsidRPr="00420CB0" w:rsidRDefault="008F6F4E" w:rsidP="00ED486A">
            <w:pPr>
              <w:pStyle w:val="TAC"/>
              <w:rPr>
                <w:rFonts w:cs="Arial"/>
              </w:rPr>
            </w:pPr>
            <w:r w:rsidRPr="00420CB0">
              <w:rPr>
                <w:rFonts w:cs="Arial"/>
              </w:rPr>
              <w:t>75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32801900" w14:textId="77777777" w:rsidR="008F6F4E" w:rsidRPr="00420CB0" w:rsidRDefault="008F6F4E" w:rsidP="00ED486A">
            <w:pPr>
              <w:spacing w:after="0"/>
              <w:jc w:val="center"/>
              <w:rPr>
                <w:rFonts w:ascii="Arial" w:hAnsi="Arial" w:cs="Arial"/>
                <w:sz w:val="18"/>
              </w:rPr>
            </w:pPr>
            <w:r w:rsidRPr="00420CB0">
              <w:rPr>
                <w:rFonts w:ascii="Arial" w:hAnsi="Arial" w:cs="Arial"/>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74BF042" w14:textId="77777777" w:rsidR="008F6F4E" w:rsidRPr="00420CB0" w:rsidRDefault="008F6F4E" w:rsidP="00ED486A">
            <w:pPr>
              <w:pStyle w:val="TAC"/>
              <w:rPr>
                <w:rFonts w:cs="Arial"/>
              </w:rPr>
            </w:pPr>
            <w:r w:rsidRPr="00420CB0">
              <w:rPr>
                <w:rFonts w:cs="Arial"/>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74D1D52" w14:textId="77777777" w:rsidR="008F6F4E" w:rsidRPr="00420CB0" w:rsidRDefault="008F6F4E" w:rsidP="00ED486A">
            <w:pPr>
              <w:pStyle w:val="TAC"/>
              <w:rPr>
                <w:rFonts w:cs="Arial"/>
              </w:rPr>
            </w:pPr>
            <w:r w:rsidRPr="00420CB0">
              <w:rPr>
                <w:rFonts w:cs="Arial"/>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6AAAAF"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B22B186" w14:textId="77777777" w:rsidR="008F6F4E" w:rsidRPr="00420CB0" w:rsidRDefault="008F6F4E" w:rsidP="00ED486A">
            <w:pPr>
              <w:pStyle w:val="TAC"/>
              <w:rPr>
                <w:rFonts w:cs="Arial"/>
              </w:rPr>
            </w:pPr>
            <w:r w:rsidRPr="00420CB0">
              <w:rPr>
                <w:rFonts w:cs="Arial"/>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D013320"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62133D79" w14:textId="77777777" w:rsidR="008F6F4E" w:rsidRPr="00420CB0" w:rsidRDefault="008F6F4E" w:rsidP="00ED486A">
            <w:pPr>
              <w:pStyle w:val="TAC"/>
              <w:rPr>
                <w:rFonts w:cs="Arial"/>
              </w:rPr>
            </w:pPr>
            <w:r w:rsidRPr="00420CB0">
              <w:rPr>
                <w:rFonts w:cs="Arial"/>
              </w:rPr>
              <w:t>3</w:t>
            </w:r>
          </w:p>
        </w:tc>
        <w:tc>
          <w:tcPr>
            <w:tcW w:w="734" w:type="dxa"/>
            <w:vMerge w:val="restart"/>
            <w:tcBorders>
              <w:top w:val="single" w:sz="4" w:space="0" w:color="auto"/>
              <w:left w:val="single" w:sz="4" w:space="0" w:color="auto"/>
              <w:bottom w:val="single" w:sz="4" w:space="0" w:color="auto"/>
              <w:right w:val="single" w:sz="4" w:space="0" w:color="auto"/>
            </w:tcBorders>
          </w:tcPr>
          <w:p w14:paraId="172A258C" w14:textId="77777777" w:rsidR="008F6F4E" w:rsidRPr="00420CB0" w:rsidRDefault="008F6F4E" w:rsidP="00ED486A">
            <w:pPr>
              <w:pStyle w:val="TAC"/>
              <w:rPr>
                <w:rFonts w:cs="Arial"/>
              </w:rPr>
            </w:pPr>
            <w:r w:rsidRPr="00420CB0">
              <w:rPr>
                <w:rFonts w:cs="Arial"/>
              </w:rPr>
              <w:t>1</w:t>
            </w:r>
          </w:p>
        </w:tc>
      </w:tr>
      <w:tr w:rsidR="008F6F4E" w:rsidRPr="00420CB0" w14:paraId="345DFFF7"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620A2FF3"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3BDE759D"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052D6EF" w14:textId="77777777" w:rsidR="008F6F4E" w:rsidRPr="00420CB0" w:rsidRDefault="008F6F4E" w:rsidP="00ED486A">
            <w:pPr>
              <w:pStyle w:val="TAC"/>
              <w:rPr>
                <w:rFonts w:cs="Arial"/>
              </w:rPr>
            </w:pPr>
            <w:r w:rsidRPr="00420CB0">
              <w:rPr>
                <w:rFonts w:cs="Arial"/>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9A1E1B7" w14:textId="2CA34D54" w:rsidR="008F6F4E" w:rsidRPr="00420CB0" w:rsidRDefault="008F6F4E" w:rsidP="004174E8">
            <w:pPr>
              <w:pStyle w:val="TAC"/>
              <w:rPr>
                <w:rFonts w:cs="Arial"/>
              </w:rPr>
            </w:pPr>
            <w:r w:rsidRPr="00420CB0">
              <w:rPr>
                <w:rFonts w:cs="Arial"/>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25CE75F"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2502B4" w14:textId="77777777" w:rsidR="008F6F4E" w:rsidRPr="00420CB0" w:rsidRDefault="008F6F4E" w:rsidP="00ED486A">
            <w:pPr>
              <w:pStyle w:val="TAC"/>
              <w:rPr>
                <w:rFonts w:cs="Arial"/>
              </w:rPr>
            </w:pPr>
            <w:r w:rsidRPr="00420CB0">
              <w:rPr>
                <w:rFonts w:cs="Arial"/>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3E5690B"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12FB8093" w14:textId="77777777" w:rsidR="008F6F4E" w:rsidRPr="00420CB0" w:rsidRDefault="008F6F4E" w:rsidP="00ED486A">
            <w:pPr>
              <w:pStyle w:val="TAC"/>
              <w:rPr>
                <w:rFonts w:cs="Arial"/>
              </w:rPr>
            </w:pPr>
            <w:r w:rsidRPr="00420CB0">
              <w:rPr>
                <w:rFonts w:cs="Arial"/>
              </w:rPr>
              <w:t>3</w:t>
            </w:r>
          </w:p>
        </w:tc>
        <w:tc>
          <w:tcPr>
            <w:tcW w:w="734" w:type="dxa"/>
            <w:vMerge/>
            <w:tcBorders>
              <w:bottom w:val="single" w:sz="4" w:space="0" w:color="auto"/>
              <w:right w:val="single" w:sz="4" w:space="0" w:color="auto"/>
            </w:tcBorders>
          </w:tcPr>
          <w:p w14:paraId="55804182" w14:textId="77777777" w:rsidR="008F6F4E" w:rsidRPr="00420CB0" w:rsidRDefault="008F6F4E" w:rsidP="00ED486A">
            <w:pPr>
              <w:pStyle w:val="TAC"/>
              <w:rPr>
                <w:rFonts w:cs="Arial"/>
              </w:rPr>
            </w:pPr>
          </w:p>
        </w:tc>
      </w:tr>
      <w:tr w:rsidR="008F6F4E" w:rsidRPr="00420CB0" w14:paraId="59F23BD1"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15317FE6"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270453E0"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9E547BC" w14:textId="77777777" w:rsidR="008F6F4E" w:rsidRPr="00D713D2" w:rsidRDefault="008F6F4E" w:rsidP="00ED486A">
            <w:pPr>
              <w:pStyle w:val="TAC"/>
              <w:rPr>
                <w:rFonts w:cs="Arial"/>
                <w:strike/>
                <w:color w:val="FF0000"/>
              </w:rPr>
            </w:pPr>
            <w:r w:rsidRPr="00D713D2">
              <w:rPr>
                <w:rFonts w:cs="Arial"/>
                <w:strike/>
                <w:color w:val="FF0000"/>
              </w:rPr>
              <w:t>11-30</w:t>
            </w:r>
          </w:p>
          <w:p w14:paraId="6C12907D" w14:textId="5177257C" w:rsidR="00D713D2" w:rsidRPr="00420CB0" w:rsidRDefault="00D713D2" w:rsidP="00ED486A">
            <w:pPr>
              <w:pStyle w:val="TAC"/>
              <w:rPr>
                <w:rFonts w:cs="Arial"/>
              </w:rPr>
            </w:pPr>
            <w:r w:rsidRPr="00B75307">
              <w:rPr>
                <w:rFonts w:cs="Arial"/>
                <w:color w:val="FF0000"/>
              </w:rPr>
              <w:t>4-30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387B8F" w14:textId="77777777" w:rsidR="008F6F4E" w:rsidRPr="00FF3817" w:rsidRDefault="008F6F4E" w:rsidP="004174E8">
            <w:pPr>
              <w:pStyle w:val="TAC"/>
              <w:rPr>
                <w:rFonts w:cs="Arial"/>
                <w:strike/>
                <w:color w:val="FF0000"/>
              </w:rPr>
            </w:pPr>
            <w:r w:rsidRPr="00FF3817">
              <w:rPr>
                <w:rFonts w:cs="Arial"/>
                <w:strike/>
                <w:color w:val="FF0000"/>
              </w:rPr>
              <w:t>45-124</w:t>
            </w:r>
          </w:p>
          <w:p w14:paraId="281171A6" w14:textId="62CDC92F" w:rsidR="00FF3817" w:rsidRPr="00420CB0" w:rsidRDefault="00E45F3F" w:rsidP="004174E8">
            <w:pPr>
              <w:pStyle w:val="TAC"/>
              <w:rPr>
                <w:rFonts w:cs="Arial"/>
              </w:rPr>
            </w:pPr>
            <w:r>
              <w:rPr>
                <w:rFonts w:cs="Arial"/>
                <w:color w:val="FF0000"/>
              </w:rPr>
              <w:t>5</w:t>
            </w:r>
            <w:r w:rsidR="00FF3817">
              <w:rPr>
                <w:rFonts w:cs="Arial"/>
                <w:color w:val="FF0000"/>
              </w:rPr>
              <w:t>1</w:t>
            </w:r>
            <w:r w:rsidR="00FF3817" w:rsidRPr="00FF3817">
              <w:rPr>
                <w:rFonts w:cs="Arial"/>
                <w:color w:val="FF0000"/>
              </w:rPr>
              <w:t>-124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41B9E2"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84DF01"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86C0346"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12C69370" w14:textId="77777777" w:rsidR="008F6F4E" w:rsidRPr="00420CB0" w:rsidRDefault="008F6F4E" w:rsidP="00ED486A">
            <w:pPr>
              <w:pStyle w:val="TAC"/>
              <w:rPr>
                <w:rFonts w:cs="Arial"/>
              </w:rPr>
            </w:pPr>
            <w:r w:rsidRPr="00420CB0">
              <w:rPr>
                <w:rFonts w:cs="Arial"/>
              </w:rPr>
              <w:t>3</w:t>
            </w:r>
          </w:p>
        </w:tc>
        <w:tc>
          <w:tcPr>
            <w:tcW w:w="734" w:type="dxa"/>
            <w:vMerge/>
            <w:tcBorders>
              <w:bottom w:val="single" w:sz="4" w:space="0" w:color="auto"/>
              <w:right w:val="single" w:sz="4" w:space="0" w:color="auto"/>
            </w:tcBorders>
          </w:tcPr>
          <w:p w14:paraId="6712DE97" w14:textId="77777777" w:rsidR="008F6F4E" w:rsidRPr="00420CB0" w:rsidRDefault="008F6F4E" w:rsidP="00ED486A">
            <w:pPr>
              <w:pStyle w:val="TAC"/>
              <w:rPr>
                <w:rFonts w:cs="Arial"/>
              </w:rPr>
            </w:pPr>
          </w:p>
        </w:tc>
      </w:tr>
      <w:tr w:rsidR="008F6F4E" w:rsidRPr="00420CB0" w14:paraId="49F50AC4"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3CEDAF85"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05735F0E"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865DAE1" w14:textId="77777777" w:rsidR="008F6F4E" w:rsidRPr="00425658" w:rsidRDefault="008F6F4E" w:rsidP="00ED486A">
            <w:pPr>
              <w:pStyle w:val="TAC"/>
              <w:rPr>
                <w:rFonts w:cs="Arial"/>
                <w:strike/>
                <w:color w:val="FF0000"/>
              </w:rPr>
            </w:pPr>
            <w:r w:rsidRPr="00425658">
              <w:rPr>
                <w:rFonts w:cs="Arial"/>
                <w:strike/>
                <w:color w:val="FF0000"/>
              </w:rPr>
              <w:t>0-15</w:t>
            </w:r>
          </w:p>
          <w:p w14:paraId="3612587B" w14:textId="61DD5888" w:rsidR="00425658" w:rsidRPr="00420CB0" w:rsidRDefault="00425658" w:rsidP="00ED486A">
            <w:pPr>
              <w:pStyle w:val="TAC"/>
              <w:rPr>
                <w:rFonts w:cs="Arial"/>
              </w:rPr>
            </w:pPr>
            <w:r w:rsidRPr="00425658">
              <w:rPr>
                <w:rFonts w:cs="Arial"/>
                <w:color w:val="FF0000"/>
              </w:rPr>
              <w:t>0-</w:t>
            </w:r>
            <w:r w:rsidR="0043034B">
              <w:rPr>
                <w:rFonts w:cs="Arial"/>
                <w:color w:val="FF0000"/>
              </w:rPr>
              <w:t>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21B3128" w14:textId="77777777" w:rsidR="008F6F4E" w:rsidRPr="00425658" w:rsidRDefault="008F6F4E" w:rsidP="004174E8">
            <w:pPr>
              <w:pStyle w:val="TAC"/>
              <w:rPr>
                <w:rFonts w:cs="Arial"/>
                <w:strike/>
                <w:color w:val="FF0000"/>
              </w:rPr>
            </w:pPr>
            <w:r w:rsidRPr="00425658">
              <w:rPr>
                <w:rFonts w:cs="Arial"/>
                <w:strike/>
                <w:color w:val="FF0000"/>
              </w:rPr>
              <w:t>60-75</w:t>
            </w:r>
          </w:p>
          <w:p w14:paraId="3E1D8DED" w14:textId="792A849B" w:rsidR="00425658" w:rsidRPr="00420CB0" w:rsidRDefault="00E86231" w:rsidP="004174E8">
            <w:pPr>
              <w:pStyle w:val="TAC"/>
              <w:rPr>
                <w:rFonts w:cs="Arial"/>
              </w:rPr>
            </w:pPr>
            <w:r>
              <w:rPr>
                <w:rFonts w:cs="Arial"/>
                <w:color w:val="FF0000"/>
              </w:rPr>
              <w:t>51</w:t>
            </w:r>
            <w:r w:rsidR="00425658" w:rsidRPr="00425658">
              <w:rPr>
                <w:rFonts w:cs="Arial"/>
                <w:color w:val="FF0000"/>
              </w:rPr>
              <w:t>-7</w:t>
            </w:r>
            <w:r w:rsidR="00425658">
              <w:rPr>
                <w:rFonts w:cs="Arial"/>
                <w:color w:val="FF0000"/>
              </w:rPr>
              <w:t>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DA918C"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0E502B" w14:textId="77777777" w:rsidR="008F6F4E" w:rsidRPr="00420CB0" w:rsidRDefault="008F6F4E" w:rsidP="00ED486A">
            <w:pPr>
              <w:pStyle w:val="TAC"/>
              <w:rPr>
                <w:rFonts w:cs="Arial"/>
              </w:rPr>
            </w:pPr>
            <w:r w:rsidRPr="00420CB0">
              <w:rPr>
                <w:rFonts w:cs="Arial"/>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A26772F" w14:textId="77777777" w:rsidR="008F6F4E" w:rsidRPr="00420CB0" w:rsidRDefault="008F6F4E" w:rsidP="00ED486A">
            <w:pPr>
              <w:pStyle w:val="TAC"/>
              <w:rPr>
                <w:rFonts w:cs="Arial"/>
              </w:rPr>
            </w:pPr>
            <w:r w:rsidRPr="00420CB0">
              <w:rPr>
                <w:rFonts w:cs="Arial"/>
              </w:rPr>
              <w:t>3</w:t>
            </w:r>
          </w:p>
        </w:tc>
        <w:tc>
          <w:tcPr>
            <w:tcW w:w="709" w:type="dxa"/>
            <w:tcBorders>
              <w:top w:val="single" w:sz="6" w:space="0" w:color="auto"/>
              <w:left w:val="single" w:sz="6" w:space="0" w:color="auto"/>
              <w:bottom w:val="single" w:sz="6" w:space="0" w:color="auto"/>
              <w:right w:val="single" w:sz="4" w:space="0" w:color="auto"/>
            </w:tcBorders>
            <w:vAlign w:val="center"/>
          </w:tcPr>
          <w:p w14:paraId="20B71FC4" w14:textId="77777777" w:rsidR="008F6F4E" w:rsidRPr="00420CB0" w:rsidRDefault="008F6F4E" w:rsidP="00ED486A">
            <w:pPr>
              <w:pStyle w:val="TAC"/>
              <w:rPr>
                <w:rFonts w:cs="Arial"/>
              </w:rPr>
            </w:pPr>
            <w:r w:rsidRPr="00420CB0">
              <w:rPr>
                <w:rFonts w:cs="Arial"/>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2C4A65F1" w14:textId="77777777" w:rsidR="008F6F4E" w:rsidRPr="00420CB0" w:rsidRDefault="008F6F4E" w:rsidP="00ED486A">
            <w:pPr>
              <w:pStyle w:val="TAC"/>
              <w:rPr>
                <w:rFonts w:cs="Arial"/>
              </w:rPr>
            </w:pPr>
            <w:r w:rsidRPr="00420CB0">
              <w:rPr>
                <w:rFonts w:cs="Arial"/>
              </w:rPr>
              <w:t>N/A</w:t>
            </w:r>
          </w:p>
          <w:p w14:paraId="3D3589D2" w14:textId="77777777" w:rsidR="008F6F4E" w:rsidRPr="00420CB0" w:rsidRDefault="008F6F4E" w:rsidP="00ED486A">
            <w:pPr>
              <w:pStyle w:val="TAC"/>
              <w:rPr>
                <w:rFonts w:cs="Arial"/>
              </w:rPr>
            </w:pPr>
          </w:p>
        </w:tc>
      </w:tr>
      <w:tr w:rsidR="008F6F4E" w:rsidRPr="00420CB0" w14:paraId="26DCA890"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58AAD3FF"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2C93D2D3"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E0BC5CA" w14:textId="77777777" w:rsidR="008F6F4E" w:rsidRPr="00420CB0" w:rsidRDefault="008F6F4E" w:rsidP="00ED486A">
            <w:pPr>
              <w:pStyle w:val="TAC"/>
              <w:rPr>
                <w:rFonts w:cs="Arial"/>
              </w:rPr>
            </w:pPr>
            <w:r w:rsidRPr="00420CB0">
              <w:rPr>
                <w:rFonts w:cs="Arial"/>
              </w:rPr>
              <w:t>35-39</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C37AFE" w14:textId="798A347F" w:rsidR="008F6F4E" w:rsidRPr="00420CB0" w:rsidRDefault="008F6F4E" w:rsidP="004174E8">
            <w:pPr>
              <w:pStyle w:val="TAC"/>
              <w:rPr>
                <w:rFonts w:cs="Arial"/>
              </w:rPr>
            </w:pPr>
            <w:r w:rsidRPr="00420CB0">
              <w:rPr>
                <w:rFonts w:cs="Arial"/>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35240FD"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593CDCE"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24B0B8B"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64068458" w14:textId="77777777" w:rsidR="008F6F4E" w:rsidRPr="00420CB0" w:rsidRDefault="008F6F4E" w:rsidP="00ED486A">
            <w:pPr>
              <w:pStyle w:val="TAC"/>
              <w:rPr>
                <w:rFonts w:cs="Arial"/>
              </w:rPr>
            </w:pPr>
            <w:r w:rsidRPr="00420CB0">
              <w:rPr>
                <w:rFonts w:cs="Arial"/>
              </w:rPr>
              <w:t>2</w:t>
            </w:r>
          </w:p>
        </w:tc>
        <w:tc>
          <w:tcPr>
            <w:tcW w:w="734" w:type="dxa"/>
            <w:vMerge/>
            <w:tcBorders>
              <w:bottom w:val="single" w:sz="4" w:space="0" w:color="auto"/>
              <w:right w:val="single" w:sz="4" w:space="0" w:color="auto"/>
            </w:tcBorders>
          </w:tcPr>
          <w:p w14:paraId="691006AA" w14:textId="77777777" w:rsidR="008F6F4E" w:rsidRPr="00420CB0" w:rsidRDefault="008F6F4E" w:rsidP="00ED486A">
            <w:pPr>
              <w:pStyle w:val="TAC"/>
              <w:rPr>
                <w:rFonts w:cs="Arial"/>
              </w:rPr>
            </w:pPr>
          </w:p>
        </w:tc>
      </w:tr>
      <w:tr w:rsidR="008F6F4E" w:rsidRPr="00420CB0" w14:paraId="594D25B5"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7A3B5900"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51D25A26"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DD9351B" w14:textId="77777777" w:rsidR="008F6F4E" w:rsidRPr="00420CB0" w:rsidRDefault="008F6F4E" w:rsidP="00ED486A">
            <w:pPr>
              <w:pStyle w:val="TAC"/>
              <w:rPr>
                <w:rFonts w:cs="Arial"/>
              </w:rPr>
            </w:pPr>
            <w:r w:rsidRPr="00420CB0">
              <w:rPr>
                <w:rFonts w:cs="Arial"/>
              </w:rPr>
              <w:t>0-36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D7035B" w14:textId="77777777" w:rsidR="008F6F4E" w:rsidRPr="00420CB0" w:rsidRDefault="008F6F4E" w:rsidP="00ED486A">
            <w:pPr>
              <w:pStyle w:val="TAC"/>
              <w:rPr>
                <w:rFonts w:cs="Arial"/>
              </w:rPr>
            </w:pPr>
            <w:r w:rsidRPr="00420CB0">
              <w:rPr>
                <w:rFonts w:cs="Arial"/>
              </w:rPr>
              <w:t>1-16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A89CE4" w14:textId="77777777" w:rsidR="008F6F4E" w:rsidRPr="00420CB0" w:rsidRDefault="008F6F4E" w:rsidP="00ED486A">
            <w:pPr>
              <w:pStyle w:val="TAC"/>
              <w:rPr>
                <w:rFonts w:cs="Arial"/>
              </w:rPr>
            </w:pPr>
            <w:r w:rsidRPr="00420CB0">
              <w:rPr>
                <w:rFonts w:cs="Arial"/>
              </w:rPr>
              <w:t>&lt;=48</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697A0B5" w14:textId="77777777" w:rsidR="008F6F4E" w:rsidRPr="00420CB0" w:rsidRDefault="008F6F4E" w:rsidP="00ED486A">
            <w:pPr>
              <w:pStyle w:val="TAC"/>
              <w:rPr>
                <w:rFonts w:cs="Arial"/>
              </w:rPr>
            </w:pPr>
            <w:r w:rsidRPr="00420CB0">
              <w:rPr>
                <w:rFonts w:cs="Arial"/>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1FD1D56"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465B676D"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3B9B8BC0" w14:textId="77777777" w:rsidR="008F6F4E" w:rsidRPr="00420CB0" w:rsidRDefault="008F6F4E" w:rsidP="00ED486A">
            <w:pPr>
              <w:pStyle w:val="TAC"/>
              <w:rPr>
                <w:rFonts w:cs="Arial"/>
              </w:rPr>
            </w:pPr>
          </w:p>
        </w:tc>
      </w:tr>
      <w:tr w:rsidR="008F6F4E" w:rsidRPr="00420CB0" w14:paraId="377F4185"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7FAC6C3D"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14C1580C"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85B8FD0" w14:textId="77777777" w:rsidR="008F6F4E" w:rsidRPr="00420CB0" w:rsidRDefault="008F6F4E" w:rsidP="00ED486A">
            <w:pPr>
              <w:pStyle w:val="TAC"/>
              <w:rPr>
                <w:rFonts w:cs="Arial"/>
              </w:rPr>
            </w:pPr>
            <w:r w:rsidRPr="00420CB0">
              <w:rPr>
                <w:rFonts w:cs="Arial"/>
              </w:rPr>
              <w:t>43-51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BCCFEE9" w14:textId="196CDBF0" w:rsidR="008F6F4E" w:rsidRPr="00420CB0" w:rsidRDefault="008F6F4E" w:rsidP="004174E8">
            <w:pPr>
              <w:pStyle w:val="TAC"/>
              <w:rPr>
                <w:rFonts w:cs="Arial"/>
              </w:rPr>
            </w:pPr>
            <w:r w:rsidRPr="00420CB0">
              <w:rPr>
                <w:rFonts w:cs="Arial"/>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5C03AA"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05747D"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F52B043" w14:textId="77777777" w:rsidR="008F6F4E" w:rsidRPr="00420CB0" w:rsidRDefault="008F6F4E" w:rsidP="00ED486A">
            <w:pPr>
              <w:pStyle w:val="TAC"/>
              <w:rPr>
                <w:rFonts w:cs="Arial"/>
              </w:rPr>
            </w:pPr>
            <w:r w:rsidRPr="00420CB0">
              <w:rPr>
                <w:rFonts w:cs="Arial"/>
              </w:rPr>
              <w:t>1</w:t>
            </w:r>
          </w:p>
        </w:tc>
        <w:tc>
          <w:tcPr>
            <w:tcW w:w="709" w:type="dxa"/>
            <w:tcBorders>
              <w:top w:val="single" w:sz="6" w:space="0" w:color="auto"/>
              <w:left w:val="single" w:sz="6" w:space="0" w:color="auto"/>
              <w:bottom w:val="single" w:sz="6" w:space="0" w:color="auto"/>
              <w:right w:val="single" w:sz="4" w:space="0" w:color="auto"/>
            </w:tcBorders>
            <w:vAlign w:val="center"/>
          </w:tcPr>
          <w:p w14:paraId="4240AD71"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464A9D3F" w14:textId="77777777" w:rsidR="008F6F4E" w:rsidRPr="00420CB0" w:rsidRDefault="008F6F4E" w:rsidP="00ED486A">
            <w:pPr>
              <w:pStyle w:val="TAC"/>
              <w:rPr>
                <w:rFonts w:cs="Arial"/>
              </w:rPr>
            </w:pPr>
          </w:p>
        </w:tc>
      </w:tr>
      <w:tr w:rsidR="008F6F4E" w:rsidRPr="00420CB0" w14:paraId="332C7B57"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280157AC" w14:textId="77777777" w:rsidR="008F6F4E" w:rsidRPr="00420CB0" w:rsidRDefault="008F6F4E" w:rsidP="00ED486A">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568D187B" w14:textId="77777777" w:rsidR="008F6F4E" w:rsidRPr="00420CB0" w:rsidRDefault="008F6F4E" w:rsidP="00ED486A">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DF10CF5" w14:textId="77777777" w:rsidR="008F6F4E" w:rsidRPr="00420CB0" w:rsidRDefault="008F6F4E" w:rsidP="00ED486A">
            <w:pPr>
              <w:pStyle w:val="TAC"/>
              <w:rPr>
                <w:rFonts w:cs="Arial"/>
              </w:rPr>
            </w:pPr>
            <w:r w:rsidRPr="00420CB0">
              <w:rPr>
                <w:rFonts w:cs="Arial"/>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9138DF0" w14:textId="10EC6A93" w:rsidR="008F6F4E" w:rsidRPr="00420CB0" w:rsidRDefault="008F6F4E" w:rsidP="004174E8">
            <w:pPr>
              <w:pStyle w:val="TAC"/>
              <w:rPr>
                <w:rFonts w:cs="Arial"/>
              </w:rPr>
            </w:pPr>
            <w:r w:rsidRPr="00420CB0">
              <w:rPr>
                <w:rFonts w:cs="Arial"/>
              </w:rPr>
              <w:t>40-50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E38EFE0" w14:textId="77777777" w:rsidR="008F6F4E" w:rsidRPr="00420CB0" w:rsidRDefault="008F6F4E" w:rsidP="00ED486A">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9574D5A" w14:textId="77777777" w:rsidR="008F6F4E" w:rsidRPr="00420CB0" w:rsidRDefault="008F6F4E" w:rsidP="00ED486A">
            <w:pPr>
              <w:pStyle w:val="TAC"/>
              <w:rPr>
                <w:rFonts w:cs="Arial"/>
              </w:rPr>
            </w:pPr>
            <w:r w:rsidRPr="00420CB0">
              <w:rPr>
                <w:rFonts w:cs="Arial"/>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453F3B9A" w14:textId="77777777" w:rsidR="008F6F4E" w:rsidRPr="00420CB0" w:rsidRDefault="008F6F4E" w:rsidP="00ED486A">
            <w:pPr>
              <w:pStyle w:val="TAC"/>
              <w:rPr>
                <w:rFonts w:cs="Arial"/>
              </w:rPr>
            </w:pPr>
            <w:r w:rsidRPr="00420CB0">
              <w:rPr>
                <w:rFonts w:cs="Arial"/>
              </w:rPr>
              <w:t>2</w:t>
            </w:r>
          </w:p>
        </w:tc>
        <w:tc>
          <w:tcPr>
            <w:tcW w:w="709" w:type="dxa"/>
            <w:tcBorders>
              <w:top w:val="single" w:sz="6" w:space="0" w:color="auto"/>
              <w:left w:val="single" w:sz="6" w:space="0" w:color="auto"/>
              <w:bottom w:val="single" w:sz="6" w:space="0" w:color="auto"/>
              <w:right w:val="single" w:sz="4" w:space="0" w:color="auto"/>
            </w:tcBorders>
            <w:vAlign w:val="center"/>
          </w:tcPr>
          <w:p w14:paraId="25DE6ED8" w14:textId="77777777" w:rsidR="008F6F4E" w:rsidRPr="00420CB0" w:rsidRDefault="008F6F4E" w:rsidP="00ED486A">
            <w:pPr>
              <w:pStyle w:val="TAC"/>
              <w:rPr>
                <w:rFonts w:cs="Arial"/>
              </w:rPr>
            </w:pPr>
            <w:r w:rsidRPr="00420CB0">
              <w:rPr>
                <w:rFonts w:cs="Arial"/>
              </w:rPr>
              <w:t>1</w:t>
            </w:r>
          </w:p>
        </w:tc>
        <w:tc>
          <w:tcPr>
            <w:tcW w:w="734" w:type="dxa"/>
            <w:vMerge/>
            <w:tcBorders>
              <w:bottom w:val="single" w:sz="4" w:space="0" w:color="auto"/>
              <w:right w:val="single" w:sz="4" w:space="0" w:color="auto"/>
            </w:tcBorders>
          </w:tcPr>
          <w:p w14:paraId="614F1D86" w14:textId="77777777" w:rsidR="008F6F4E" w:rsidRPr="00420CB0" w:rsidRDefault="008F6F4E" w:rsidP="00ED486A">
            <w:pPr>
              <w:pStyle w:val="TAC"/>
              <w:rPr>
                <w:rFonts w:cs="Arial"/>
              </w:rPr>
            </w:pPr>
          </w:p>
        </w:tc>
      </w:tr>
      <w:tr w:rsidR="00EA78FF" w:rsidRPr="00420CB0" w14:paraId="02EC9BC2" w14:textId="77777777" w:rsidTr="00EA78FF">
        <w:trPr>
          <w:trHeight w:val="241"/>
          <w:jc w:val="center"/>
        </w:trPr>
        <w:tc>
          <w:tcPr>
            <w:tcW w:w="1136" w:type="dxa"/>
            <w:vMerge/>
            <w:tcBorders>
              <w:left w:val="single" w:sz="4" w:space="0" w:color="auto"/>
              <w:bottom w:val="single" w:sz="4" w:space="0" w:color="auto"/>
              <w:right w:val="single" w:sz="4" w:space="0" w:color="auto"/>
            </w:tcBorders>
            <w:vAlign w:val="center"/>
          </w:tcPr>
          <w:p w14:paraId="4C849464" w14:textId="77777777" w:rsidR="00EA78FF" w:rsidRPr="00420CB0" w:rsidRDefault="00EA78FF" w:rsidP="00EA78FF">
            <w:pPr>
              <w:pStyle w:val="TAC"/>
              <w:rPr>
                <w:rFonts w:cs="Arial"/>
              </w:rPr>
            </w:pPr>
          </w:p>
        </w:tc>
        <w:tc>
          <w:tcPr>
            <w:tcW w:w="1024" w:type="dxa"/>
            <w:vMerge/>
            <w:tcBorders>
              <w:left w:val="single" w:sz="4" w:space="0" w:color="auto"/>
              <w:bottom w:val="single" w:sz="4" w:space="0" w:color="auto"/>
              <w:right w:val="single" w:sz="4" w:space="0" w:color="auto"/>
            </w:tcBorders>
            <w:vAlign w:val="center"/>
          </w:tcPr>
          <w:p w14:paraId="153DADBA" w14:textId="77777777" w:rsidR="00EA78FF" w:rsidRPr="00420CB0" w:rsidRDefault="00EA78FF" w:rsidP="00EA78FF">
            <w:pPr>
              <w:spacing w:after="0"/>
              <w:rPr>
                <w:rFonts w:ascii="Arial" w:hAnsi="Arial" w:cs="Arial"/>
                <w:sz w:val="18"/>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A3E7389" w14:textId="77777777" w:rsidR="00EA78FF" w:rsidRPr="00420CB0" w:rsidRDefault="00EA78FF" w:rsidP="00EA78FF">
            <w:pPr>
              <w:pStyle w:val="TAC"/>
              <w:rPr>
                <w:rFonts w:cs="Arial"/>
              </w:rPr>
            </w:pPr>
            <w:r w:rsidRPr="00420CB0">
              <w:rPr>
                <w:rFonts w:cs="Arial"/>
              </w:rPr>
              <w:t>0-28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3119B5C" w14:textId="05411D2B" w:rsidR="00EA78FF" w:rsidRPr="00420CB0" w:rsidRDefault="00EA78FF" w:rsidP="00EA78FF">
            <w:pPr>
              <w:pStyle w:val="TAC"/>
              <w:rPr>
                <w:rFonts w:cs="Arial"/>
              </w:rPr>
            </w:pPr>
            <w:r w:rsidRPr="00420CB0">
              <w:rPr>
                <w:rFonts w:cs="Arial"/>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5820C1C" w14:textId="77777777" w:rsidR="00EA78FF" w:rsidRPr="00420CB0" w:rsidRDefault="00EA78FF" w:rsidP="00EA78FF">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177965" w14:textId="16C72F69" w:rsidR="00EA78FF" w:rsidRPr="00420CB0" w:rsidRDefault="00EA78FF" w:rsidP="00EA78FF">
            <w:pPr>
              <w:pStyle w:val="TAC"/>
              <w:rPr>
                <w:rFonts w:cs="Arial"/>
              </w:rPr>
            </w:pPr>
            <w:r w:rsidRPr="00B30811">
              <w:rPr>
                <w:rFonts w:cs="Arial"/>
                <w:strike/>
                <w:color w:val="FF0000"/>
              </w:rPr>
              <w:t xml:space="preserve">1 </w:t>
            </w:r>
            <w:r w:rsidRPr="00B30811">
              <w:rPr>
                <w:rFonts w:cs="Arial"/>
                <w:color w:val="FF0000"/>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498EEC3" w14:textId="2D888541" w:rsidR="00EA78FF" w:rsidRPr="00420CB0" w:rsidRDefault="00EA78FF" w:rsidP="00EA78FF">
            <w:pPr>
              <w:pStyle w:val="TAC"/>
              <w:rPr>
                <w:rFonts w:cs="Arial"/>
              </w:rPr>
            </w:pPr>
            <w:r w:rsidRPr="00B30811">
              <w:rPr>
                <w:rFonts w:cs="Arial"/>
                <w:strike/>
                <w:color w:val="FF0000"/>
              </w:rPr>
              <w:t xml:space="preserve">1 </w:t>
            </w:r>
            <w:r w:rsidRPr="00B30811">
              <w:rPr>
                <w:rFonts w:cs="Arial"/>
                <w:color w:val="FF0000"/>
              </w:rPr>
              <w:t>1.5</w:t>
            </w:r>
          </w:p>
        </w:tc>
        <w:tc>
          <w:tcPr>
            <w:tcW w:w="709" w:type="dxa"/>
            <w:tcBorders>
              <w:top w:val="single" w:sz="6" w:space="0" w:color="auto"/>
              <w:left w:val="single" w:sz="6" w:space="0" w:color="auto"/>
              <w:bottom w:val="single" w:sz="6" w:space="0" w:color="auto"/>
              <w:right w:val="single" w:sz="4" w:space="0" w:color="auto"/>
            </w:tcBorders>
            <w:vAlign w:val="center"/>
          </w:tcPr>
          <w:p w14:paraId="1A0C64DE" w14:textId="3139CE4F" w:rsidR="00EA78FF" w:rsidRPr="00E0374F" w:rsidRDefault="00EA78FF" w:rsidP="00EA78FF">
            <w:pPr>
              <w:pStyle w:val="TAC"/>
              <w:rPr>
                <w:rFonts w:cs="Arial"/>
                <w:strike/>
              </w:rPr>
            </w:pPr>
            <w:r w:rsidRPr="00E0374F">
              <w:rPr>
                <w:rFonts w:cs="Arial"/>
                <w:strike/>
                <w:color w:val="FF0000"/>
              </w:rPr>
              <w:t>N/A</w:t>
            </w:r>
            <w:r w:rsidR="00E0374F" w:rsidRPr="00E0374F">
              <w:rPr>
                <w:rFonts w:cs="Arial"/>
                <w:color w:val="FF0000"/>
              </w:rPr>
              <w:t xml:space="preserve"> 0.5</w:t>
            </w:r>
          </w:p>
        </w:tc>
        <w:tc>
          <w:tcPr>
            <w:tcW w:w="734" w:type="dxa"/>
            <w:vMerge/>
            <w:tcBorders>
              <w:bottom w:val="single" w:sz="4" w:space="0" w:color="auto"/>
              <w:right w:val="single" w:sz="4" w:space="0" w:color="auto"/>
            </w:tcBorders>
          </w:tcPr>
          <w:p w14:paraId="68864AB3" w14:textId="77777777" w:rsidR="00EA78FF" w:rsidRPr="00420CB0" w:rsidRDefault="00EA78FF" w:rsidP="00EA78FF">
            <w:pPr>
              <w:pStyle w:val="TAC"/>
              <w:rPr>
                <w:rFonts w:cs="Arial"/>
              </w:rPr>
            </w:pPr>
          </w:p>
        </w:tc>
      </w:tr>
    </w:tbl>
    <w:p w14:paraId="05441101" w14:textId="5FE85AF5" w:rsidR="0051196C" w:rsidRDefault="0051196C" w:rsidP="008F6F4E"/>
    <w:p w14:paraId="08D4BE18" w14:textId="0020AD2F" w:rsidR="00B468A2" w:rsidRPr="00420CB0" w:rsidRDefault="00B468A2" w:rsidP="008F6F4E">
      <w:r>
        <w:lastRenderedPageBreak/>
        <w:t>Proposal 2: Consider Table 2 when finalising the requirements for CA_NS_17.</w:t>
      </w:r>
    </w:p>
    <w:p w14:paraId="04207217" w14:textId="177EB548" w:rsidR="00245AF9" w:rsidRDefault="00245AF9" w:rsidP="00245AF9">
      <w:pPr>
        <w:pStyle w:val="Heading6"/>
      </w:pPr>
      <w:r>
        <w:t>2.2 On NS_18</w:t>
      </w:r>
    </w:p>
    <w:p w14:paraId="5264F555" w14:textId="6D924633" w:rsidR="007C1DFA" w:rsidRDefault="007C1DFA" w:rsidP="007C1DFA">
      <w:r>
        <w:t>This section provides region proposals for NS_18. The regions from [1] and the proposal from this contribution are visualised in Table 3a while Table 3b provides simulation results for QPSK. The updated proposal is found in Table 4.</w:t>
      </w:r>
    </w:p>
    <w:p w14:paraId="3B873480" w14:textId="5416CA3A" w:rsidR="002B2A0D" w:rsidRPr="002B2A0D" w:rsidRDefault="003D080E" w:rsidP="003D080E">
      <w:pPr>
        <w:jc w:val="center"/>
      </w:pPr>
      <w:r>
        <w:t>Table 3</w:t>
      </w:r>
      <w:r w:rsidR="007C1DFA">
        <w:t>a</w:t>
      </w:r>
      <w:r>
        <w:t>: Visual presentation of updated A-MPR regions with respect to [1].</w:t>
      </w:r>
    </w:p>
    <w:tbl>
      <w:tblPr>
        <w:tblStyle w:val="TableGrid"/>
        <w:tblW w:w="0" w:type="auto"/>
        <w:tblLook w:val="04A0" w:firstRow="1" w:lastRow="0" w:firstColumn="1" w:lastColumn="0" w:noHBand="0" w:noVBand="1"/>
      </w:tblPr>
      <w:tblGrid>
        <w:gridCol w:w="4815"/>
        <w:gridCol w:w="4816"/>
      </w:tblGrid>
      <w:tr w:rsidR="0066503D" w14:paraId="258AB686" w14:textId="77777777" w:rsidTr="00CD0CD8">
        <w:tc>
          <w:tcPr>
            <w:tcW w:w="4815" w:type="dxa"/>
            <w:shd w:val="clear" w:color="auto" w:fill="D9D9D9" w:themeFill="background1" w:themeFillShade="D9"/>
            <w:vAlign w:val="center"/>
          </w:tcPr>
          <w:p w14:paraId="73DB8370" w14:textId="77777777" w:rsidR="00C21DDB" w:rsidRDefault="00C21DDB" w:rsidP="00CD0CD8">
            <w:pPr>
              <w:spacing w:after="0"/>
              <w:jc w:val="center"/>
            </w:pPr>
            <w:r>
              <w:t>Starting Point</w:t>
            </w:r>
          </w:p>
        </w:tc>
        <w:tc>
          <w:tcPr>
            <w:tcW w:w="4816" w:type="dxa"/>
            <w:shd w:val="clear" w:color="auto" w:fill="D9D9D9" w:themeFill="background1" w:themeFillShade="D9"/>
            <w:vAlign w:val="center"/>
          </w:tcPr>
          <w:p w14:paraId="474E6522" w14:textId="77777777" w:rsidR="00C21DDB" w:rsidRDefault="00C21DDB" w:rsidP="00CD0CD8">
            <w:pPr>
              <w:spacing w:after="0"/>
              <w:jc w:val="center"/>
            </w:pPr>
            <w:r>
              <w:t>Updated Proposal</w:t>
            </w:r>
          </w:p>
        </w:tc>
      </w:tr>
      <w:tr w:rsidR="0066503D" w:rsidRPr="00B939F3" w14:paraId="01AC87E0" w14:textId="77777777" w:rsidTr="00CD0CD8">
        <w:tc>
          <w:tcPr>
            <w:tcW w:w="4815" w:type="dxa"/>
          </w:tcPr>
          <w:p w14:paraId="5588FF1B" w14:textId="0A917C21" w:rsidR="00C21DDB" w:rsidRPr="008F6F4E" w:rsidRDefault="0086320C" w:rsidP="00CD0CD8">
            <w:pPr>
              <w:jc w:val="center"/>
            </w:pPr>
            <w:r w:rsidRPr="0086320C">
              <w:rPr>
                <w:noProof/>
              </w:rPr>
              <w:drawing>
                <wp:inline distT="0" distB="0" distL="0" distR="0" wp14:anchorId="0A53C540" wp14:editId="6281A379">
                  <wp:extent cx="2368696" cy="2160000"/>
                  <wp:effectExtent l="0" t="0" r="0" b="0"/>
                  <wp:docPr id="1898472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72805" name=""/>
                          <pic:cNvPicPr/>
                        </pic:nvPicPr>
                        <pic:blipFill>
                          <a:blip r:embed="rId27"/>
                          <a:stretch>
                            <a:fillRect/>
                          </a:stretch>
                        </pic:blipFill>
                        <pic:spPr>
                          <a:xfrm>
                            <a:off x="0" y="0"/>
                            <a:ext cx="2368696" cy="2160000"/>
                          </a:xfrm>
                          <a:prstGeom prst="rect">
                            <a:avLst/>
                          </a:prstGeom>
                        </pic:spPr>
                      </pic:pic>
                    </a:graphicData>
                  </a:graphic>
                </wp:inline>
              </w:drawing>
            </w:r>
          </w:p>
        </w:tc>
        <w:tc>
          <w:tcPr>
            <w:tcW w:w="4816" w:type="dxa"/>
          </w:tcPr>
          <w:p w14:paraId="03AF9324" w14:textId="22FC08CD" w:rsidR="00C21DDB" w:rsidRPr="00B939F3" w:rsidRDefault="00A70129" w:rsidP="00CD0CD8">
            <w:pPr>
              <w:jc w:val="center"/>
            </w:pPr>
            <w:r w:rsidRPr="00A70129">
              <w:rPr>
                <w:noProof/>
              </w:rPr>
              <w:drawing>
                <wp:inline distT="0" distB="0" distL="0" distR="0" wp14:anchorId="39EA645C" wp14:editId="43EA0CCD">
                  <wp:extent cx="2400000" cy="2160000"/>
                  <wp:effectExtent l="0" t="0" r="635" b="0"/>
                  <wp:docPr id="1775973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973637" name=""/>
                          <pic:cNvPicPr/>
                        </pic:nvPicPr>
                        <pic:blipFill>
                          <a:blip r:embed="rId28"/>
                          <a:stretch>
                            <a:fillRect/>
                          </a:stretch>
                        </pic:blipFill>
                        <pic:spPr>
                          <a:xfrm>
                            <a:off x="0" y="0"/>
                            <a:ext cx="2400000" cy="2160000"/>
                          </a:xfrm>
                          <a:prstGeom prst="rect">
                            <a:avLst/>
                          </a:prstGeom>
                        </pic:spPr>
                      </pic:pic>
                    </a:graphicData>
                  </a:graphic>
                </wp:inline>
              </w:drawing>
            </w:r>
          </w:p>
        </w:tc>
      </w:tr>
      <w:tr w:rsidR="0066503D" w:rsidRPr="00B939F3" w14:paraId="5A5386E2" w14:textId="77777777" w:rsidTr="00CD0CD8">
        <w:tc>
          <w:tcPr>
            <w:tcW w:w="4815" w:type="dxa"/>
          </w:tcPr>
          <w:p w14:paraId="52E54DE7" w14:textId="0CB10A1F" w:rsidR="00C21DDB" w:rsidRPr="008F6F4E" w:rsidRDefault="003628CB" w:rsidP="00CD0CD8">
            <w:pPr>
              <w:jc w:val="center"/>
            </w:pPr>
            <w:r w:rsidRPr="003628CB">
              <w:rPr>
                <w:noProof/>
              </w:rPr>
              <w:drawing>
                <wp:inline distT="0" distB="0" distL="0" distR="0" wp14:anchorId="7EDE10EA" wp14:editId="1B69426D">
                  <wp:extent cx="2374431" cy="2160000"/>
                  <wp:effectExtent l="0" t="0" r="635" b="0"/>
                  <wp:docPr id="303670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70428" name=""/>
                          <pic:cNvPicPr/>
                        </pic:nvPicPr>
                        <pic:blipFill>
                          <a:blip r:embed="rId29"/>
                          <a:stretch>
                            <a:fillRect/>
                          </a:stretch>
                        </pic:blipFill>
                        <pic:spPr>
                          <a:xfrm>
                            <a:off x="0" y="0"/>
                            <a:ext cx="2374431" cy="2160000"/>
                          </a:xfrm>
                          <a:prstGeom prst="rect">
                            <a:avLst/>
                          </a:prstGeom>
                        </pic:spPr>
                      </pic:pic>
                    </a:graphicData>
                  </a:graphic>
                </wp:inline>
              </w:drawing>
            </w:r>
          </w:p>
        </w:tc>
        <w:tc>
          <w:tcPr>
            <w:tcW w:w="4816" w:type="dxa"/>
          </w:tcPr>
          <w:p w14:paraId="41EA733B" w14:textId="6953D36A" w:rsidR="00C21DDB" w:rsidRPr="00B939F3" w:rsidRDefault="00AF0149" w:rsidP="00CD0CD8">
            <w:pPr>
              <w:jc w:val="center"/>
            </w:pPr>
            <w:r w:rsidRPr="00AF0149">
              <w:rPr>
                <w:noProof/>
              </w:rPr>
              <w:drawing>
                <wp:inline distT="0" distB="0" distL="0" distR="0" wp14:anchorId="4FE28AE9" wp14:editId="054F4901">
                  <wp:extent cx="2393654" cy="2160000"/>
                  <wp:effectExtent l="0" t="0" r="0" b="0"/>
                  <wp:docPr id="713820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20478" name=""/>
                          <pic:cNvPicPr/>
                        </pic:nvPicPr>
                        <pic:blipFill>
                          <a:blip r:embed="rId30"/>
                          <a:stretch>
                            <a:fillRect/>
                          </a:stretch>
                        </pic:blipFill>
                        <pic:spPr>
                          <a:xfrm>
                            <a:off x="0" y="0"/>
                            <a:ext cx="2393654" cy="2160000"/>
                          </a:xfrm>
                          <a:prstGeom prst="rect">
                            <a:avLst/>
                          </a:prstGeom>
                        </pic:spPr>
                      </pic:pic>
                    </a:graphicData>
                  </a:graphic>
                </wp:inline>
              </w:drawing>
            </w:r>
          </w:p>
        </w:tc>
      </w:tr>
      <w:tr w:rsidR="0066503D" w14:paraId="3C985C82" w14:textId="77777777" w:rsidTr="00CD0CD8">
        <w:tc>
          <w:tcPr>
            <w:tcW w:w="4815" w:type="dxa"/>
          </w:tcPr>
          <w:p w14:paraId="516A6DE2" w14:textId="4D07032B" w:rsidR="00C21DDB" w:rsidRDefault="004D39E7" w:rsidP="00CD0CD8">
            <w:pPr>
              <w:jc w:val="center"/>
            </w:pPr>
            <w:r w:rsidRPr="004D39E7">
              <w:rPr>
                <w:noProof/>
              </w:rPr>
              <w:drawing>
                <wp:inline distT="0" distB="0" distL="0" distR="0" wp14:anchorId="211169F5" wp14:editId="49EE9537">
                  <wp:extent cx="2356835" cy="2160000"/>
                  <wp:effectExtent l="0" t="0" r="5715" b="0"/>
                  <wp:docPr id="7412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115" name=""/>
                          <pic:cNvPicPr/>
                        </pic:nvPicPr>
                        <pic:blipFill>
                          <a:blip r:embed="rId31"/>
                          <a:stretch>
                            <a:fillRect/>
                          </a:stretch>
                        </pic:blipFill>
                        <pic:spPr>
                          <a:xfrm>
                            <a:off x="0" y="0"/>
                            <a:ext cx="2356835" cy="2160000"/>
                          </a:xfrm>
                          <a:prstGeom prst="rect">
                            <a:avLst/>
                          </a:prstGeom>
                        </pic:spPr>
                      </pic:pic>
                    </a:graphicData>
                  </a:graphic>
                </wp:inline>
              </w:drawing>
            </w:r>
          </w:p>
        </w:tc>
        <w:tc>
          <w:tcPr>
            <w:tcW w:w="4816" w:type="dxa"/>
          </w:tcPr>
          <w:p w14:paraId="7B065283" w14:textId="4C1CB3A8" w:rsidR="00C21DDB" w:rsidRDefault="00633CC1" w:rsidP="00CD0CD8">
            <w:pPr>
              <w:jc w:val="center"/>
            </w:pPr>
            <w:r w:rsidRPr="00633CC1">
              <w:rPr>
                <w:noProof/>
              </w:rPr>
              <w:drawing>
                <wp:inline distT="0" distB="0" distL="0" distR="0" wp14:anchorId="04250316" wp14:editId="6C5262C8">
                  <wp:extent cx="2351655" cy="2160000"/>
                  <wp:effectExtent l="0" t="0" r="0" b="0"/>
                  <wp:docPr id="965189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89984" name=""/>
                          <pic:cNvPicPr/>
                        </pic:nvPicPr>
                        <pic:blipFill>
                          <a:blip r:embed="rId32"/>
                          <a:stretch>
                            <a:fillRect/>
                          </a:stretch>
                        </pic:blipFill>
                        <pic:spPr>
                          <a:xfrm>
                            <a:off x="0" y="0"/>
                            <a:ext cx="2351655" cy="2160000"/>
                          </a:xfrm>
                          <a:prstGeom prst="rect">
                            <a:avLst/>
                          </a:prstGeom>
                        </pic:spPr>
                      </pic:pic>
                    </a:graphicData>
                  </a:graphic>
                </wp:inline>
              </w:drawing>
            </w:r>
          </w:p>
        </w:tc>
      </w:tr>
      <w:tr w:rsidR="0066503D" w14:paraId="43256F17" w14:textId="77777777" w:rsidTr="00CD0CD8">
        <w:tc>
          <w:tcPr>
            <w:tcW w:w="4815" w:type="dxa"/>
          </w:tcPr>
          <w:p w14:paraId="3C21B6E0" w14:textId="06EFF371" w:rsidR="00C21DDB" w:rsidRPr="0033461D" w:rsidRDefault="00294E9A" w:rsidP="00CD0CD8">
            <w:pPr>
              <w:jc w:val="center"/>
            </w:pPr>
            <w:r w:rsidRPr="00294E9A">
              <w:rPr>
                <w:noProof/>
              </w:rPr>
              <w:lastRenderedPageBreak/>
              <w:drawing>
                <wp:inline distT="0" distB="0" distL="0" distR="0" wp14:anchorId="3E5AEF5F" wp14:editId="6AEFADAF">
                  <wp:extent cx="2406408" cy="2160000"/>
                  <wp:effectExtent l="0" t="0" r="0" b="0"/>
                  <wp:docPr id="1067500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0908" name=""/>
                          <pic:cNvPicPr/>
                        </pic:nvPicPr>
                        <pic:blipFill>
                          <a:blip r:embed="rId33"/>
                          <a:stretch>
                            <a:fillRect/>
                          </a:stretch>
                        </pic:blipFill>
                        <pic:spPr>
                          <a:xfrm>
                            <a:off x="0" y="0"/>
                            <a:ext cx="2406408" cy="2160000"/>
                          </a:xfrm>
                          <a:prstGeom prst="rect">
                            <a:avLst/>
                          </a:prstGeom>
                        </pic:spPr>
                      </pic:pic>
                    </a:graphicData>
                  </a:graphic>
                </wp:inline>
              </w:drawing>
            </w:r>
          </w:p>
        </w:tc>
        <w:tc>
          <w:tcPr>
            <w:tcW w:w="4816" w:type="dxa"/>
          </w:tcPr>
          <w:p w14:paraId="74718C6F" w14:textId="171B6D81" w:rsidR="00C21DDB" w:rsidRDefault="000553BE" w:rsidP="00CD0CD8">
            <w:pPr>
              <w:jc w:val="center"/>
            </w:pPr>
            <w:r w:rsidRPr="000553BE">
              <w:rPr>
                <w:noProof/>
              </w:rPr>
              <w:drawing>
                <wp:inline distT="0" distB="0" distL="0" distR="0" wp14:anchorId="1244AE61" wp14:editId="114B1A2A">
                  <wp:extent cx="2377554" cy="2160000"/>
                  <wp:effectExtent l="0" t="0" r="0" b="0"/>
                  <wp:docPr id="1642308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08580" name=""/>
                          <pic:cNvPicPr/>
                        </pic:nvPicPr>
                        <pic:blipFill>
                          <a:blip r:embed="rId34"/>
                          <a:stretch>
                            <a:fillRect/>
                          </a:stretch>
                        </pic:blipFill>
                        <pic:spPr>
                          <a:xfrm>
                            <a:off x="0" y="0"/>
                            <a:ext cx="2377554" cy="2160000"/>
                          </a:xfrm>
                          <a:prstGeom prst="rect">
                            <a:avLst/>
                          </a:prstGeom>
                        </pic:spPr>
                      </pic:pic>
                    </a:graphicData>
                  </a:graphic>
                </wp:inline>
              </w:drawing>
            </w:r>
          </w:p>
        </w:tc>
      </w:tr>
      <w:tr w:rsidR="0066503D" w:rsidRPr="00DF3ED6" w14:paraId="54E50C5B" w14:textId="77777777" w:rsidTr="00CD0CD8">
        <w:tc>
          <w:tcPr>
            <w:tcW w:w="4815" w:type="dxa"/>
          </w:tcPr>
          <w:p w14:paraId="0E23AD6F" w14:textId="03DAE2F2" w:rsidR="00C21DDB" w:rsidRPr="00B10A62" w:rsidRDefault="002E63A9" w:rsidP="00CD0CD8">
            <w:pPr>
              <w:jc w:val="center"/>
            </w:pPr>
            <w:r w:rsidRPr="002E63A9">
              <w:rPr>
                <w:noProof/>
              </w:rPr>
              <w:drawing>
                <wp:inline distT="0" distB="0" distL="0" distR="0" wp14:anchorId="7F410C5E" wp14:editId="2A25B5F2">
                  <wp:extent cx="2376516" cy="2160000"/>
                  <wp:effectExtent l="0" t="0" r="0" b="0"/>
                  <wp:docPr id="1419758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758665" name=""/>
                          <pic:cNvPicPr/>
                        </pic:nvPicPr>
                        <pic:blipFill>
                          <a:blip r:embed="rId35"/>
                          <a:stretch>
                            <a:fillRect/>
                          </a:stretch>
                        </pic:blipFill>
                        <pic:spPr>
                          <a:xfrm>
                            <a:off x="0" y="0"/>
                            <a:ext cx="2376516" cy="2160000"/>
                          </a:xfrm>
                          <a:prstGeom prst="rect">
                            <a:avLst/>
                          </a:prstGeom>
                        </pic:spPr>
                      </pic:pic>
                    </a:graphicData>
                  </a:graphic>
                </wp:inline>
              </w:drawing>
            </w:r>
          </w:p>
        </w:tc>
        <w:tc>
          <w:tcPr>
            <w:tcW w:w="4816" w:type="dxa"/>
          </w:tcPr>
          <w:p w14:paraId="09C13A45" w14:textId="39197D37" w:rsidR="00C21DDB" w:rsidRPr="00DF3ED6" w:rsidRDefault="00793D95" w:rsidP="00CD0CD8">
            <w:pPr>
              <w:jc w:val="center"/>
            </w:pPr>
            <w:r w:rsidRPr="00793D95">
              <w:rPr>
                <w:noProof/>
              </w:rPr>
              <w:drawing>
                <wp:inline distT="0" distB="0" distL="0" distR="0" wp14:anchorId="21E571D6" wp14:editId="025DD7F6">
                  <wp:extent cx="2373398" cy="2160000"/>
                  <wp:effectExtent l="0" t="0" r="1905" b="0"/>
                  <wp:docPr id="1833196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96191" name=""/>
                          <pic:cNvPicPr/>
                        </pic:nvPicPr>
                        <pic:blipFill>
                          <a:blip r:embed="rId36"/>
                          <a:stretch>
                            <a:fillRect/>
                          </a:stretch>
                        </pic:blipFill>
                        <pic:spPr>
                          <a:xfrm>
                            <a:off x="0" y="0"/>
                            <a:ext cx="2373398" cy="2160000"/>
                          </a:xfrm>
                          <a:prstGeom prst="rect">
                            <a:avLst/>
                          </a:prstGeom>
                        </pic:spPr>
                      </pic:pic>
                    </a:graphicData>
                  </a:graphic>
                </wp:inline>
              </w:drawing>
            </w:r>
          </w:p>
        </w:tc>
      </w:tr>
      <w:tr w:rsidR="0066503D" w:rsidRPr="00EA60C2" w14:paraId="3F20B698" w14:textId="77777777" w:rsidTr="00CD0CD8">
        <w:tc>
          <w:tcPr>
            <w:tcW w:w="4815" w:type="dxa"/>
          </w:tcPr>
          <w:p w14:paraId="7217EE19" w14:textId="7EA8DF7E" w:rsidR="00C21DDB" w:rsidRPr="00DC6FCF" w:rsidRDefault="00A3450E" w:rsidP="00CD0CD8">
            <w:pPr>
              <w:jc w:val="center"/>
            </w:pPr>
            <w:r w:rsidRPr="00A3450E">
              <w:rPr>
                <w:noProof/>
              </w:rPr>
              <w:drawing>
                <wp:inline distT="0" distB="0" distL="0" distR="0" wp14:anchorId="2F92CFEC" wp14:editId="6C2E17BD">
                  <wp:extent cx="2378077" cy="2160000"/>
                  <wp:effectExtent l="0" t="0" r="0" b="0"/>
                  <wp:docPr id="1467770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770150" name=""/>
                          <pic:cNvPicPr/>
                        </pic:nvPicPr>
                        <pic:blipFill>
                          <a:blip r:embed="rId37"/>
                          <a:stretch>
                            <a:fillRect/>
                          </a:stretch>
                        </pic:blipFill>
                        <pic:spPr>
                          <a:xfrm>
                            <a:off x="0" y="0"/>
                            <a:ext cx="2378077" cy="2160000"/>
                          </a:xfrm>
                          <a:prstGeom prst="rect">
                            <a:avLst/>
                          </a:prstGeom>
                        </pic:spPr>
                      </pic:pic>
                    </a:graphicData>
                  </a:graphic>
                </wp:inline>
              </w:drawing>
            </w:r>
          </w:p>
        </w:tc>
        <w:tc>
          <w:tcPr>
            <w:tcW w:w="4816" w:type="dxa"/>
          </w:tcPr>
          <w:p w14:paraId="1B163CA1" w14:textId="57EF712F" w:rsidR="00C21DDB" w:rsidRPr="00EA60C2" w:rsidRDefault="00EF73DA" w:rsidP="00CD0CD8">
            <w:pPr>
              <w:jc w:val="center"/>
            </w:pPr>
            <w:r w:rsidRPr="00EF73DA">
              <w:rPr>
                <w:noProof/>
              </w:rPr>
              <w:drawing>
                <wp:inline distT="0" distB="0" distL="0" distR="0" wp14:anchorId="17D5F7C3" wp14:editId="7B2A5424">
                  <wp:extent cx="2436650" cy="2160000"/>
                  <wp:effectExtent l="0" t="0" r="1905" b="0"/>
                  <wp:docPr id="23019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9896" name=""/>
                          <pic:cNvPicPr/>
                        </pic:nvPicPr>
                        <pic:blipFill>
                          <a:blip r:embed="rId38"/>
                          <a:stretch>
                            <a:fillRect/>
                          </a:stretch>
                        </pic:blipFill>
                        <pic:spPr>
                          <a:xfrm>
                            <a:off x="0" y="0"/>
                            <a:ext cx="2436650" cy="2160000"/>
                          </a:xfrm>
                          <a:prstGeom prst="rect">
                            <a:avLst/>
                          </a:prstGeom>
                        </pic:spPr>
                      </pic:pic>
                    </a:graphicData>
                  </a:graphic>
                </wp:inline>
              </w:drawing>
            </w:r>
          </w:p>
        </w:tc>
      </w:tr>
      <w:tr w:rsidR="006C18FB" w:rsidRPr="00EA60C2" w14:paraId="5EC0AA7D" w14:textId="77777777" w:rsidTr="00CD0CD8">
        <w:tc>
          <w:tcPr>
            <w:tcW w:w="4815" w:type="dxa"/>
          </w:tcPr>
          <w:p w14:paraId="0681C228" w14:textId="23C6197E" w:rsidR="006C18FB" w:rsidRPr="00A3450E" w:rsidRDefault="00935C91" w:rsidP="00CD0CD8">
            <w:pPr>
              <w:jc w:val="center"/>
            </w:pPr>
            <w:r w:rsidRPr="00935C91">
              <w:rPr>
                <w:noProof/>
              </w:rPr>
              <w:lastRenderedPageBreak/>
              <w:drawing>
                <wp:inline distT="0" distB="0" distL="0" distR="0" wp14:anchorId="01CCBE42" wp14:editId="0D7556B6">
                  <wp:extent cx="2379661" cy="2160000"/>
                  <wp:effectExtent l="0" t="0" r="0" b="0"/>
                  <wp:docPr id="842012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012518" name=""/>
                          <pic:cNvPicPr/>
                        </pic:nvPicPr>
                        <pic:blipFill>
                          <a:blip r:embed="rId39"/>
                          <a:stretch>
                            <a:fillRect/>
                          </a:stretch>
                        </pic:blipFill>
                        <pic:spPr>
                          <a:xfrm>
                            <a:off x="0" y="0"/>
                            <a:ext cx="2379661" cy="2160000"/>
                          </a:xfrm>
                          <a:prstGeom prst="rect">
                            <a:avLst/>
                          </a:prstGeom>
                        </pic:spPr>
                      </pic:pic>
                    </a:graphicData>
                  </a:graphic>
                </wp:inline>
              </w:drawing>
            </w:r>
          </w:p>
        </w:tc>
        <w:tc>
          <w:tcPr>
            <w:tcW w:w="4816" w:type="dxa"/>
          </w:tcPr>
          <w:p w14:paraId="3B023539" w14:textId="64BD296E" w:rsidR="006C18FB" w:rsidRPr="006C18FB" w:rsidRDefault="002804F5" w:rsidP="00CD0CD8">
            <w:pPr>
              <w:jc w:val="center"/>
            </w:pPr>
            <w:r w:rsidRPr="002804F5">
              <w:rPr>
                <w:noProof/>
              </w:rPr>
              <w:drawing>
                <wp:inline distT="0" distB="0" distL="0" distR="0" wp14:anchorId="47EB5C25" wp14:editId="0F683E29">
                  <wp:extent cx="2379661" cy="2160000"/>
                  <wp:effectExtent l="0" t="0" r="0" b="0"/>
                  <wp:docPr id="1731919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19564" name=""/>
                          <pic:cNvPicPr/>
                        </pic:nvPicPr>
                        <pic:blipFill>
                          <a:blip r:embed="rId40"/>
                          <a:stretch>
                            <a:fillRect/>
                          </a:stretch>
                        </pic:blipFill>
                        <pic:spPr>
                          <a:xfrm>
                            <a:off x="0" y="0"/>
                            <a:ext cx="2379661" cy="2160000"/>
                          </a:xfrm>
                          <a:prstGeom prst="rect">
                            <a:avLst/>
                          </a:prstGeom>
                        </pic:spPr>
                      </pic:pic>
                    </a:graphicData>
                  </a:graphic>
                </wp:inline>
              </w:drawing>
            </w:r>
          </w:p>
        </w:tc>
      </w:tr>
      <w:tr w:rsidR="00484B34" w:rsidRPr="00EA60C2" w14:paraId="540F20B5" w14:textId="77777777" w:rsidTr="00CD0CD8">
        <w:tc>
          <w:tcPr>
            <w:tcW w:w="4815" w:type="dxa"/>
          </w:tcPr>
          <w:p w14:paraId="5CFC49EA" w14:textId="4F2026F9" w:rsidR="00484B34" w:rsidRPr="00935C91" w:rsidRDefault="009335CB" w:rsidP="00CD0CD8">
            <w:pPr>
              <w:jc w:val="center"/>
            </w:pPr>
            <w:r w:rsidRPr="009335CB">
              <w:rPr>
                <w:noProof/>
              </w:rPr>
              <w:drawing>
                <wp:inline distT="0" distB="0" distL="0" distR="0" wp14:anchorId="1F841106" wp14:editId="585AE27D">
                  <wp:extent cx="2367692" cy="2160000"/>
                  <wp:effectExtent l="0" t="0" r="0" b="0"/>
                  <wp:docPr id="1401295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295666" name=""/>
                          <pic:cNvPicPr/>
                        </pic:nvPicPr>
                        <pic:blipFill>
                          <a:blip r:embed="rId41"/>
                          <a:stretch>
                            <a:fillRect/>
                          </a:stretch>
                        </pic:blipFill>
                        <pic:spPr>
                          <a:xfrm>
                            <a:off x="0" y="0"/>
                            <a:ext cx="2367692" cy="2160000"/>
                          </a:xfrm>
                          <a:prstGeom prst="rect">
                            <a:avLst/>
                          </a:prstGeom>
                        </pic:spPr>
                      </pic:pic>
                    </a:graphicData>
                  </a:graphic>
                </wp:inline>
              </w:drawing>
            </w:r>
          </w:p>
        </w:tc>
        <w:tc>
          <w:tcPr>
            <w:tcW w:w="4816" w:type="dxa"/>
          </w:tcPr>
          <w:p w14:paraId="55AC74F1" w14:textId="49C726B3" w:rsidR="00484B34" w:rsidRPr="009B7E64" w:rsidRDefault="003F4F0B" w:rsidP="00CD0CD8">
            <w:pPr>
              <w:jc w:val="center"/>
            </w:pPr>
            <w:r w:rsidRPr="003F4F0B">
              <w:rPr>
                <w:noProof/>
              </w:rPr>
              <w:drawing>
                <wp:inline distT="0" distB="0" distL="0" distR="0" wp14:anchorId="7824729F" wp14:editId="65A5B6CE">
                  <wp:extent cx="2383269" cy="2160000"/>
                  <wp:effectExtent l="0" t="0" r="4445" b="0"/>
                  <wp:docPr id="948502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02986" name=""/>
                          <pic:cNvPicPr/>
                        </pic:nvPicPr>
                        <pic:blipFill>
                          <a:blip r:embed="rId42"/>
                          <a:stretch>
                            <a:fillRect/>
                          </a:stretch>
                        </pic:blipFill>
                        <pic:spPr>
                          <a:xfrm>
                            <a:off x="0" y="0"/>
                            <a:ext cx="2383269" cy="2160000"/>
                          </a:xfrm>
                          <a:prstGeom prst="rect">
                            <a:avLst/>
                          </a:prstGeom>
                        </pic:spPr>
                      </pic:pic>
                    </a:graphicData>
                  </a:graphic>
                </wp:inline>
              </w:drawing>
            </w:r>
          </w:p>
        </w:tc>
      </w:tr>
    </w:tbl>
    <w:p w14:paraId="7CAE2C9A" w14:textId="77777777" w:rsidR="00245AF9" w:rsidRDefault="00245AF9" w:rsidP="00245AF9"/>
    <w:p w14:paraId="4C157B71" w14:textId="7DEEFAC1" w:rsidR="007C1DFA" w:rsidRDefault="007C1DFA" w:rsidP="007C1DFA">
      <w:pPr>
        <w:jc w:val="center"/>
      </w:pPr>
      <w:r>
        <w:t>Table 3b: Simulation results</w:t>
      </w:r>
    </w:p>
    <w:tbl>
      <w:tblPr>
        <w:tblStyle w:val="TableGrid"/>
        <w:tblW w:w="0" w:type="auto"/>
        <w:tblLook w:val="04A0" w:firstRow="1" w:lastRow="0" w:firstColumn="1" w:lastColumn="0" w:noHBand="0" w:noVBand="1"/>
      </w:tblPr>
      <w:tblGrid>
        <w:gridCol w:w="4815"/>
        <w:gridCol w:w="4816"/>
      </w:tblGrid>
      <w:tr w:rsidR="00CD620D" w14:paraId="0154B585" w14:textId="77777777" w:rsidTr="00CD620D">
        <w:tc>
          <w:tcPr>
            <w:tcW w:w="4815" w:type="dxa"/>
          </w:tcPr>
          <w:p w14:paraId="4540B6BC" w14:textId="67FA662F" w:rsidR="00CD620D" w:rsidRDefault="00CD620D" w:rsidP="00245AF9">
            <w:r w:rsidRPr="00CD620D">
              <w:rPr>
                <w:noProof/>
              </w:rPr>
              <w:drawing>
                <wp:inline distT="0" distB="0" distL="0" distR="0" wp14:anchorId="0C2F08A5" wp14:editId="281A7A82">
                  <wp:extent cx="2696085" cy="2160000"/>
                  <wp:effectExtent l="0" t="0" r="0" b="0"/>
                  <wp:docPr id="2051592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592614" name=""/>
                          <pic:cNvPicPr/>
                        </pic:nvPicPr>
                        <pic:blipFill>
                          <a:blip r:embed="rId43"/>
                          <a:stretch>
                            <a:fillRect/>
                          </a:stretch>
                        </pic:blipFill>
                        <pic:spPr>
                          <a:xfrm>
                            <a:off x="0" y="0"/>
                            <a:ext cx="2696085" cy="2160000"/>
                          </a:xfrm>
                          <a:prstGeom prst="rect">
                            <a:avLst/>
                          </a:prstGeom>
                        </pic:spPr>
                      </pic:pic>
                    </a:graphicData>
                  </a:graphic>
                </wp:inline>
              </w:drawing>
            </w:r>
          </w:p>
        </w:tc>
        <w:tc>
          <w:tcPr>
            <w:tcW w:w="4816" w:type="dxa"/>
          </w:tcPr>
          <w:p w14:paraId="5EAF2CC0" w14:textId="5526AD59" w:rsidR="00CD620D" w:rsidRDefault="00B16810" w:rsidP="00245AF9">
            <w:r w:rsidRPr="00B16810">
              <w:rPr>
                <w:noProof/>
              </w:rPr>
              <w:drawing>
                <wp:inline distT="0" distB="0" distL="0" distR="0" wp14:anchorId="47D50786" wp14:editId="7F7002CC">
                  <wp:extent cx="2732165" cy="2160000"/>
                  <wp:effectExtent l="0" t="0" r="0" b="0"/>
                  <wp:docPr id="2145373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73216" name=""/>
                          <pic:cNvPicPr/>
                        </pic:nvPicPr>
                        <pic:blipFill>
                          <a:blip r:embed="rId44"/>
                          <a:stretch>
                            <a:fillRect/>
                          </a:stretch>
                        </pic:blipFill>
                        <pic:spPr>
                          <a:xfrm>
                            <a:off x="0" y="0"/>
                            <a:ext cx="2732165" cy="2160000"/>
                          </a:xfrm>
                          <a:prstGeom prst="rect">
                            <a:avLst/>
                          </a:prstGeom>
                        </pic:spPr>
                      </pic:pic>
                    </a:graphicData>
                  </a:graphic>
                </wp:inline>
              </w:drawing>
            </w:r>
          </w:p>
        </w:tc>
      </w:tr>
      <w:tr w:rsidR="00CD620D" w14:paraId="3CFBAF35" w14:textId="77777777" w:rsidTr="00CD620D">
        <w:tc>
          <w:tcPr>
            <w:tcW w:w="4815" w:type="dxa"/>
          </w:tcPr>
          <w:p w14:paraId="29C454C8" w14:textId="137B60B3" w:rsidR="00CD620D" w:rsidRDefault="00A05572" w:rsidP="00245AF9">
            <w:r w:rsidRPr="00A05572">
              <w:rPr>
                <w:noProof/>
              </w:rPr>
              <w:lastRenderedPageBreak/>
              <w:drawing>
                <wp:inline distT="0" distB="0" distL="0" distR="0" wp14:anchorId="7F3969CC" wp14:editId="2B081651">
                  <wp:extent cx="2694689" cy="2160000"/>
                  <wp:effectExtent l="0" t="0" r="0" b="0"/>
                  <wp:docPr id="2101988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88919" name=""/>
                          <pic:cNvPicPr/>
                        </pic:nvPicPr>
                        <pic:blipFill>
                          <a:blip r:embed="rId45"/>
                          <a:stretch>
                            <a:fillRect/>
                          </a:stretch>
                        </pic:blipFill>
                        <pic:spPr>
                          <a:xfrm>
                            <a:off x="0" y="0"/>
                            <a:ext cx="2694689" cy="2160000"/>
                          </a:xfrm>
                          <a:prstGeom prst="rect">
                            <a:avLst/>
                          </a:prstGeom>
                        </pic:spPr>
                      </pic:pic>
                    </a:graphicData>
                  </a:graphic>
                </wp:inline>
              </w:drawing>
            </w:r>
          </w:p>
        </w:tc>
        <w:tc>
          <w:tcPr>
            <w:tcW w:w="4816" w:type="dxa"/>
          </w:tcPr>
          <w:p w14:paraId="6BF54F9A" w14:textId="3C27E4A4" w:rsidR="00CD620D" w:rsidRDefault="00484D7B" w:rsidP="00245AF9">
            <w:r w:rsidRPr="00484D7B">
              <w:rPr>
                <w:noProof/>
              </w:rPr>
              <w:drawing>
                <wp:inline distT="0" distB="0" distL="0" distR="0" wp14:anchorId="617B3700" wp14:editId="72B5C511">
                  <wp:extent cx="2667422" cy="2160000"/>
                  <wp:effectExtent l="0" t="0" r="0" b="0"/>
                  <wp:docPr id="981855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55170" name=""/>
                          <pic:cNvPicPr/>
                        </pic:nvPicPr>
                        <pic:blipFill>
                          <a:blip r:embed="rId46"/>
                          <a:stretch>
                            <a:fillRect/>
                          </a:stretch>
                        </pic:blipFill>
                        <pic:spPr>
                          <a:xfrm>
                            <a:off x="0" y="0"/>
                            <a:ext cx="2667422" cy="2160000"/>
                          </a:xfrm>
                          <a:prstGeom prst="rect">
                            <a:avLst/>
                          </a:prstGeom>
                        </pic:spPr>
                      </pic:pic>
                    </a:graphicData>
                  </a:graphic>
                </wp:inline>
              </w:drawing>
            </w:r>
          </w:p>
        </w:tc>
      </w:tr>
      <w:tr w:rsidR="00484D7B" w14:paraId="583C6D04" w14:textId="77777777" w:rsidTr="00CD620D">
        <w:tc>
          <w:tcPr>
            <w:tcW w:w="4815" w:type="dxa"/>
          </w:tcPr>
          <w:p w14:paraId="77EF1C12" w14:textId="0E4836E8" w:rsidR="00484D7B" w:rsidRPr="00A05572" w:rsidRDefault="00B226CD" w:rsidP="00245AF9">
            <w:r w:rsidRPr="00076C37">
              <w:rPr>
                <w:noProof/>
              </w:rPr>
              <w:drawing>
                <wp:inline distT="0" distB="0" distL="0" distR="0" wp14:anchorId="036F25B9" wp14:editId="5A06C99A">
                  <wp:extent cx="2673929" cy="2160000"/>
                  <wp:effectExtent l="0" t="0" r="6350" b="0"/>
                  <wp:docPr id="731529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29807" name=""/>
                          <pic:cNvPicPr/>
                        </pic:nvPicPr>
                        <pic:blipFill>
                          <a:blip r:embed="rId47"/>
                          <a:stretch>
                            <a:fillRect/>
                          </a:stretch>
                        </pic:blipFill>
                        <pic:spPr>
                          <a:xfrm>
                            <a:off x="0" y="0"/>
                            <a:ext cx="2673929" cy="2160000"/>
                          </a:xfrm>
                          <a:prstGeom prst="rect">
                            <a:avLst/>
                          </a:prstGeom>
                        </pic:spPr>
                      </pic:pic>
                    </a:graphicData>
                  </a:graphic>
                </wp:inline>
              </w:drawing>
            </w:r>
          </w:p>
        </w:tc>
        <w:tc>
          <w:tcPr>
            <w:tcW w:w="4816" w:type="dxa"/>
          </w:tcPr>
          <w:p w14:paraId="2B14CE55" w14:textId="5170F6E8" w:rsidR="00484D7B" w:rsidRPr="00484D7B" w:rsidRDefault="00793D95" w:rsidP="00245AF9">
            <w:r w:rsidRPr="00793D95">
              <w:rPr>
                <w:noProof/>
              </w:rPr>
              <w:drawing>
                <wp:inline distT="0" distB="0" distL="0" distR="0" wp14:anchorId="13DBC5E6" wp14:editId="43281948">
                  <wp:extent cx="0" cy="0"/>
                  <wp:effectExtent l="0" t="0" r="0" b="0"/>
                  <wp:docPr id="101110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05355" name=""/>
                          <pic:cNvPicPr/>
                        </pic:nvPicPr>
                        <pic:blipFill>
                          <a:blip r:embed="rId48"/>
                          <a:stretch>
                            <a:fillRect/>
                          </a:stretch>
                        </pic:blipFill>
                        <pic:spPr>
                          <a:xfrm>
                            <a:off x="0" y="0"/>
                            <a:ext cx="0" cy="0"/>
                          </a:xfrm>
                          <a:prstGeom prst="rect">
                            <a:avLst/>
                          </a:prstGeom>
                        </pic:spPr>
                      </pic:pic>
                    </a:graphicData>
                  </a:graphic>
                </wp:inline>
              </w:drawing>
            </w:r>
            <w:r w:rsidR="00B226CD" w:rsidRPr="00EB4EA2">
              <w:rPr>
                <w:noProof/>
              </w:rPr>
              <w:drawing>
                <wp:inline distT="0" distB="0" distL="0" distR="0" wp14:anchorId="75BCF393" wp14:editId="6CD951AD">
                  <wp:extent cx="2694689" cy="2160000"/>
                  <wp:effectExtent l="0" t="0" r="0" b="0"/>
                  <wp:docPr id="1110183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83187" name=""/>
                          <pic:cNvPicPr/>
                        </pic:nvPicPr>
                        <pic:blipFill>
                          <a:blip r:embed="rId49"/>
                          <a:stretch>
                            <a:fillRect/>
                          </a:stretch>
                        </pic:blipFill>
                        <pic:spPr>
                          <a:xfrm>
                            <a:off x="0" y="0"/>
                            <a:ext cx="2694689" cy="2160000"/>
                          </a:xfrm>
                          <a:prstGeom prst="rect">
                            <a:avLst/>
                          </a:prstGeom>
                        </pic:spPr>
                      </pic:pic>
                    </a:graphicData>
                  </a:graphic>
                </wp:inline>
              </w:drawing>
            </w:r>
          </w:p>
        </w:tc>
      </w:tr>
      <w:tr w:rsidR="00B46320" w14:paraId="2146B9C9" w14:textId="77777777" w:rsidTr="00CD620D">
        <w:tc>
          <w:tcPr>
            <w:tcW w:w="4815" w:type="dxa"/>
          </w:tcPr>
          <w:p w14:paraId="13A4343D" w14:textId="16F3FD21" w:rsidR="00B46320" w:rsidRPr="00EB4EA2" w:rsidRDefault="00B46320" w:rsidP="00245AF9">
            <w:r w:rsidRPr="00B46320">
              <w:rPr>
                <w:noProof/>
              </w:rPr>
              <w:drawing>
                <wp:inline distT="0" distB="0" distL="0" distR="0" wp14:anchorId="2942A1B9" wp14:editId="2EBB89A3">
                  <wp:extent cx="2664691" cy="2160000"/>
                  <wp:effectExtent l="0" t="0" r="2540" b="0"/>
                  <wp:docPr id="1992061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61323" name=""/>
                          <pic:cNvPicPr/>
                        </pic:nvPicPr>
                        <pic:blipFill>
                          <a:blip r:embed="rId50"/>
                          <a:stretch>
                            <a:fillRect/>
                          </a:stretch>
                        </pic:blipFill>
                        <pic:spPr>
                          <a:xfrm>
                            <a:off x="0" y="0"/>
                            <a:ext cx="2664691" cy="2160000"/>
                          </a:xfrm>
                          <a:prstGeom prst="rect">
                            <a:avLst/>
                          </a:prstGeom>
                        </pic:spPr>
                      </pic:pic>
                    </a:graphicData>
                  </a:graphic>
                </wp:inline>
              </w:drawing>
            </w:r>
          </w:p>
        </w:tc>
        <w:tc>
          <w:tcPr>
            <w:tcW w:w="4816" w:type="dxa"/>
          </w:tcPr>
          <w:p w14:paraId="1D74B4BF" w14:textId="4C7EB30D" w:rsidR="00B46320" w:rsidRPr="00793D95" w:rsidRDefault="00E109B3" w:rsidP="00245AF9">
            <w:r w:rsidRPr="00E109B3">
              <w:rPr>
                <w:noProof/>
              </w:rPr>
              <w:drawing>
                <wp:inline distT="0" distB="0" distL="0" distR="0" wp14:anchorId="33A7C9E6" wp14:editId="4F70DA63">
                  <wp:extent cx="2656533" cy="2160000"/>
                  <wp:effectExtent l="0" t="0" r="0" b="0"/>
                  <wp:docPr id="1267598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98894" name=""/>
                          <pic:cNvPicPr/>
                        </pic:nvPicPr>
                        <pic:blipFill>
                          <a:blip r:embed="rId51"/>
                          <a:stretch>
                            <a:fillRect/>
                          </a:stretch>
                        </pic:blipFill>
                        <pic:spPr>
                          <a:xfrm>
                            <a:off x="0" y="0"/>
                            <a:ext cx="2656533" cy="2160000"/>
                          </a:xfrm>
                          <a:prstGeom prst="rect">
                            <a:avLst/>
                          </a:prstGeom>
                        </pic:spPr>
                      </pic:pic>
                    </a:graphicData>
                  </a:graphic>
                </wp:inline>
              </w:drawing>
            </w:r>
          </w:p>
        </w:tc>
      </w:tr>
    </w:tbl>
    <w:p w14:paraId="655A8E31" w14:textId="77777777" w:rsidR="00CD620D" w:rsidRDefault="00CD620D" w:rsidP="00245AF9"/>
    <w:p w14:paraId="36C2CA71" w14:textId="15C8CCE4" w:rsidR="003D080E" w:rsidRDefault="003D080E" w:rsidP="00245AF9">
      <w:r>
        <w:t xml:space="preserve">Table </w:t>
      </w:r>
      <w:r w:rsidR="00452DA1">
        <w:t>4</w:t>
      </w:r>
      <w:r>
        <w:t xml:space="preserve"> is based on contribution [1] with red colour indicating changes. The conditions for “spanning two carriers” or “one carrier” has been removed without red highlighting to keep cluttering at minimum level.</w:t>
      </w:r>
    </w:p>
    <w:p w14:paraId="5D391A00" w14:textId="0B262564" w:rsidR="002B2A0D" w:rsidRPr="00420CB0" w:rsidRDefault="002B2A0D" w:rsidP="002B2A0D">
      <w:pPr>
        <w:pStyle w:val="TH"/>
        <w:rPr>
          <w:lang w:eastAsia="en-GB"/>
        </w:rPr>
      </w:pPr>
      <w:r w:rsidRPr="00420CB0">
        <w:t xml:space="preserve">Table </w:t>
      </w:r>
      <w:r w:rsidR="00452DA1">
        <w:t>4</w:t>
      </w:r>
      <w:r w:rsidRPr="00420CB0">
        <w:t>: Contiguous Allocation A-MPR for CA_28C with NS_18 (power class 3)</w:t>
      </w:r>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2B2A0D" w:rsidRPr="00420CB0" w14:paraId="73FCCD08" w14:textId="77777777" w:rsidTr="00CD0CD8">
        <w:trPr>
          <w:jc w:val="center"/>
        </w:trPr>
        <w:tc>
          <w:tcPr>
            <w:tcW w:w="1136" w:type="dxa"/>
            <w:vMerge w:val="restart"/>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2A76191" w14:textId="77777777" w:rsidR="002B2A0D" w:rsidRPr="00420CB0" w:rsidRDefault="002B2A0D" w:rsidP="00CD0CD8">
            <w:pPr>
              <w:pStyle w:val="TAH"/>
              <w:rPr>
                <w:rFonts w:cs="Arial"/>
              </w:rPr>
            </w:pPr>
            <w:r w:rsidRPr="00420CB0">
              <w:rPr>
                <w:rFonts w:cs="Arial"/>
              </w:rPr>
              <w:t>CA Bandwidth Class C</w:t>
            </w:r>
          </w:p>
        </w:tc>
        <w:tc>
          <w:tcPr>
            <w:tcW w:w="876" w:type="dxa"/>
            <w:tcBorders>
              <w:top w:val="single" w:sz="4" w:space="0" w:color="auto"/>
              <w:left w:val="single" w:sz="6" w:space="0" w:color="auto"/>
              <w:bottom w:val="nil"/>
              <w:right w:val="single" w:sz="6" w:space="0" w:color="auto"/>
            </w:tcBorders>
            <w:vAlign w:val="center"/>
            <w:hideMark/>
          </w:tcPr>
          <w:p w14:paraId="1A56E347" w14:textId="77777777" w:rsidR="002B2A0D" w:rsidRPr="00420CB0" w:rsidRDefault="002B2A0D" w:rsidP="00CD0CD8">
            <w:pPr>
              <w:pStyle w:val="TAH"/>
              <w:rPr>
                <w:rFonts w:cs="Arial"/>
              </w:rPr>
            </w:pPr>
            <w:r w:rsidRPr="00420CB0">
              <w:rPr>
                <w:rFonts w:cs="Arial"/>
              </w:rPr>
              <w:t>Lower edge frequency [MHz]</w:t>
            </w:r>
          </w:p>
        </w:tc>
        <w:tc>
          <w:tcPr>
            <w:tcW w:w="960" w:type="dxa"/>
            <w:vMerge w:val="restart"/>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59C7FA" w14:textId="77777777" w:rsidR="002B2A0D" w:rsidRPr="00420CB0" w:rsidRDefault="002B2A0D" w:rsidP="00CD0CD8">
            <w:pPr>
              <w:pStyle w:val="TAH"/>
              <w:rPr>
                <w:rFonts w:cs="Arial"/>
              </w:rPr>
            </w:pPr>
            <w:proofErr w:type="spellStart"/>
            <w:r w:rsidRPr="00420CB0">
              <w:rPr>
                <w:rFonts w:cs="Arial"/>
              </w:rPr>
              <w:t>RB</w:t>
            </w:r>
            <w:r w:rsidRPr="00420CB0">
              <w:rPr>
                <w:rFonts w:cs="Arial"/>
                <w:vertAlign w:val="subscript"/>
              </w:rPr>
              <w:t>Start</w:t>
            </w:r>
            <w:proofErr w:type="spellEnd"/>
          </w:p>
        </w:tc>
        <w:tc>
          <w:tcPr>
            <w:tcW w:w="2693" w:type="dxa"/>
            <w:vMerge w:val="restart"/>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59899B" w14:textId="77777777" w:rsidR="002B2A0D" w:rsidRPr="00420CB0" w:rsidRDefault="002B2A0D" w:rsidP="00CD0CD8">
            <w:pPr>
              <w:pStyle w:val="TAH"/>
              <w:rPr>
                <w:rFonts w:cs="Arial"/>
              </w:rPr>
            </w:pPr>
            <w:r w:rsidRPr="00420CB0">
              <w:rPr>
                <w:rFonts w:cs="Arial"/>
              </w:rPr>
              <w:t>L</w:t>
            </w:r>
            <w:r w:rsidRPr="00420CB0">
              <w:rPr>
                <w:rFonts w:cs="Arial"/>
                <w:vertAlign w:val="subscript"/>
              </w:rPr>
              <w:t>CRB</w:t>
            </w:r>
            <w:r w:rsidRPr="00420CB0">
              <w:rPr>
                <w:rFonts w:cs="Arial"/>
              </w:rPr>
              <w:t xml:space="preserve"> [RBs]</w:t>
            </w:r>
          </w:p>
        </w:tc>
        <w:tc>
          <w:tcPr>
            <w:tcW w:w="709" w:type="dxa"/>
            <w:vMerge w:val="restart"/>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B00B33D" w14:textId="77777777" w:rsidR="002B2A0D" w:rsidRPr="00420CB0" w:rsidRDefault="002B2A0D" w:rsidP="00CD0CD8">
            <w:pPr>
              <w:pStyle w:val="TAH"/>
              <w:rPr>
                <w:rFonts w:cs="Arial"/>
              </w:rPr>
            </w:pPr>
            <w:r w:rsidRPr="00420CB0">
              <w:rPr>
                <w:rFonts w:cs="Arial"/>
              </w:rPr>
              <w:t>RB</w:t>
            </w:r>
            <w:r w:rsidRPr="00420CB0">
              <w:rPr>
                <w:rFonts w:cs="Arial"/>
                <w:vertAlign w:val="subscript"/>
              </w:rPr>
              <w:t xml:space="preserve">start </w:t>
            </w:r>
            <w:r w:rsidRPr="00420CB0">
              <w:rPr>
                <w:rFonts w:cs="Arial"/>
              </w:rPr>
              <w:t>+ L</w:t>
            </w:r>
            <w:r w:rsidRPr="00420CB0">
              <w:rPr>
                <w:rFonts w:cs="Arial"/>
                <w:vertAlign w:val="subscript"/>
              </w:rPr>
              <w:t>CRB</w:t>
            </w:r>
            <w:r w:rsidRPr="00420CB0">
              <w:rPr>
                <w:rFonts w:cs="Arial"/>
              </w:rPr>
              <w:t xml:space="preserve"> [RBs]</w:t>
            </w:r>
          </w:p>
        </w:tc>
        <w:tc>
          <w:tcPr>
            <w:tcW w:w="3106" w:type="dxa"/>
            <w:gridSpan w:val="4"/>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E8D9EB" w14:textId="77777777" w:rsidR="002B2A0D" w:rsidRPr="00420CB0" w:rsidRDefault="002B2A0D" w:rsidP="00CD0CD8">
            <w:pPr>
              <w:pStyle w:val="TAH"/>
              <w:rPr>
                <w:rFonts w:cs="Arial"/>
              </w:rPr>
            </w:pPr>
            <w:r w:rsidRPr="00420CB0">
              <w:rPr>
                <w:rFonts w:cs="Arial"/>
              </w:rPr>
              <w:t>A-MPR per modulation [dB]</w:t>
            </w:r>
          </w:p>
        </w:tc>
      </w:tr>
      <w:tr w:rsidR="002B2A0D" w:rsidRPr="00420CB0" w14:paraId="548E26EC" w14:textId="77777777" w:rsidTr="00CD0CD8">
        <w:trPr>
          <w:jc w:val="center"/>
        </w:trPr>
        <w:tc>
          <w:tcPr>
            <w:tcW w:w="1136" w:type="dxa"/>
            <w:vMerge/>
            <w:tcBorders>
              <w:bottom w:val="single" w:sz="4" w:space="0" w:color="auto"/>
            </w:tcBorders>
            <w:vAlign w:val="center"/>
            <w:hideMark/>
          </w:tcPr>
          <w:p w14:paraId="4452A2BE" w14:textId="77777777" w:rsidR="002B2A0D" w:rsidRPr="00420CB0" w:rsidRDefault="002B2A0D" w:rsidP="00CD0CD8">
            <w:pPr>
              <w:spacing w:after="0"/>
              <w:rPr>
                <w:rFonts w:ascii="Arial" w:hAnsi="Arial" w:cs="Arial"/>
                <w:b/>
                <w:sz w:val="18"/>
              </w:rPr>
            </w:pPr>
          </w:p>
        </w:tc>
        <w:tc>
          <w:tcPr>
            <w:tcW w:w="876" w:type="dxa"/>
            <w:tcBorders>
              <w:top w:val="nil"/>
              <w:left w:val="single" w:sz="6" w:space="0" w:color="auto"/>
              <w:bottom w:val="single" w:sz="4" w:space="0" w:color="auto"/>
              <w:right w:val="single" w:sz="6" w:space="0" w:color="auto"/>
            </w:tcBorders>
            <w:vAlign w:val="center"/>
          </w:tcPr>
          <w:p w14:paraId="313A3003" w14:textId="77777777" w:rsidR="002B2A0D" w:rsidRPr="00420CB0" w:rsidRDefault="002B2A0D" w:rsidP="00CD0CD8">
            <w:pPr>
              <w:pStyle w:val="TAH"/>
              <w:rPr>
                <w:rFonts w:cs="Arial"/>
              </w:rPr>
            </w:pPr>
          </w:p>
        </w:tc>
        <w:tc>
          <w:tcPr>
            <w:tcW w:w="960" w:type="dxa"/>
            <w:vMerge/>
            <w:vAlign w:val="center"/>
            <w:hideMark/>
          </w:tcPr>
          <w:p w14:paraId="2050A687" w14:textId="77777777" w:rsidR="002B2A0D" w:rsidRPr="00420CB0" w:rsidRDefault="002B2A0D" w:rsidP="00CD0CD8">
            <w:pPr>
              <w:spacing w:after="0"/>
              <w:rPr>
                <w:rFonts w:ascii="Arial" w:hAnsi="Arial" w:cs="Arial"/>
                <w:b/>
                <w:sz w:val="18"/>
              </w:rPr>
            </w:pPr>
          </w:p>
        </w:tc>
        <w:tc>
          <w:tcPr>
            <w:tcW w:w="2693" w:type="dxa"/>
            <w:vMerge/>
            <w:vAlign w:val="center"/>
            <w:hideMark/>
          </w:tcPr>
          <w:p w14:paraId="51114ECD" w14:textId="77777777" w:rsidR="002B2A0D" w:rsidRPr="00420CB0" w:rsidRDefault="002B2A0D" w:rsidP="00CD0CD8">
            <w:pPr>
              <w:spacing w:after="0"/>
              <w:rPr>
                <w:rFonts w:ascii="Arial" w:hAnsi="Arial" w:cs="Arial"/>
                <w:b/>
                <w:sz w:val="18"/>
              </w:rPr>
            </w:pPr>
          </w:p>
        </w:tc>
        <w:tc>
          <w:tcPr>
            <w:tcW w:w="709" w:type="dxa"/>
            <w:vMerge/>
            <w:vAlign w:val="center"/>
            <w:hideMark/>
          </w:tcPr>
          <w:p w14:paraId="2008EC6F" w14:textId="77777777" w:rsidR="002B2A0D" w:rsidRPr="00420CB0" w:rsidRDefault="002B2A0D" w:rsidP="00CD0CD8">
            <w:pPr>
              <w:spacing w:after="0"/>
              <w:rPr>
                <w:rFonts w:ascii="Arial" w:hAnsi="Arial" w:cs="Arial"/>
                <w:b/>
                <w:sz w:val="18"/>
              </w:rPr>
            </w:pPr>
          </w:p>
        </w:tc>
        <w:tc>
          <w:tcPr>
            <w:tcW w:w="72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632FA0" w14:textId="77777777" w:rsidR="002B2A0D" w:rsidRPr="00420CB0" w:rsidRDefault="002B2A0D" w:rsidP="00CD0CD8">
            <w:pPr>
              <w:pStyle w:val="TAH"/>
              <w:rPr>
                <w:rFonts w:cs="Arial"/>
              </w:rPr>
            </w:pPr>
            <w:r w:rsidRPr="00420CB0">
              <w:rPr>
                <w:rFonts w:cs="Arial"/>
              </w:rPr>
              <w:t>QPSK</w:t>
            </w:r>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26C3AD" w14:textId="77777777" w:rsidR="002B2A0D" w:rsidRPr="00420CB0" w:rsidRDefault="002B2A0D" w:rsidP="00CD0CD8">
            <w:pPr>
              <w:pStyle w:val="TAH"/>
              <w:rPr>
                <w:rFonts w:cs="Arial"/>
              </w:rPr>
            </w:pPr>
            <w:r w:rsidRPr="00420CB0">
              <w:rPr>
                <w:rFonts w:cs="Arial"/>
              </w:rPr>
              <w:t>16QAM</w:t>
            </w:r>
          </w:p>
        </w:tc>
        <w:tc>
          <w:tcPr>
            <w:tcW w:w="759" w:type="dxa"/>
            <w:tcBorders>
              <w:top w:val="single" w:sz="4" w:space="0" w:color="auto"/>
              <w:left w:val="single" w:sz="6" w:space="0" w:color="auto"/>
              <w:bottom w:val="single" w:sz="6" w:space="0" w:color="auto"/>
              <w:right w:val="single" w:sz="4" w:space="0" w:color="auto"/>
            </w:tcBorders>
            <w:vAlign w:val="center"/>
            <w:hideMark/>
          </w:tcPr>
          <w:p w14:paraId="5B2D8050" w14:textId="77777777" w:rsidR="002B2A0D" w:rsidRPr="00420CB0" w:rsidRDefault="002B2A0D" w:rsidP="00CD0CD8">
            <w:pPr>
              <w:pStyle w:val="TAH"/>
              <w:rPr>
                <w:rFonts w:cs="Arial"/>
              </w:rPr>
            </w:pPr>
            <w:r w:rsidRPr="00420CB0">
              <w:rPr>
                <w:rFonts w:cs="Arial"/>
              </w:rPr>
              <w:t>64QAM</w:t>
            </w:r>
          </w:p>
        </w:tc>
        <w:tc>
          <w:tcPr>
            <w:tcW w:w="783" w:type="dxa"/>
            <w:tcBorders>
              <w:top w:val="single" w:sz="4" w:space="0" w:color="auto"/>
              <w:left w:val="single" w:sz="6" w:space="0" w:color="auto"/>
              <w:bottom w:val="single" w:sz="2" w:space="0" w:color="auto"/>
              <w:right w:val="single" w:sz="4" w:space="0" w:color="auto"/>
            </w:tcBorders>
            <w:vAlign w:val="center"/>
            <w:hideMark/>
          </w:tcPr>
          <w:p w14:paraId="7BA06D4D" w14:textId="77777777" w:rsidR="002B2A0D" w:rsidRPr="00420CB0" w:rsidRDefault="002B2A0D" w:rsidP="00CD0CD8">
            <w:pPr>
              <w:pStyle w:val="TAH"/>
              <w:rPr>
                <w:rFonts w:cs="Arial"/>
              </w:rPr>
            </w:pPr>
            <w:r w:rsidRPr="00420CB0">
              <w:rPr>
                <w:rFonts w:cs="Arial"/>
              </w:rPr>
              <w:t>256QAM</w:t>
            </w:r>
          </w:p>
        </w:tc>
      </w:tr>
      <w:tr w:rsidR="002B2A0D" w:rsidRPr="00420CB0" w14:paraId="4FEE9E13" w14:textId="77777777" w:rsidTr="00CD0CD8">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7800A0" w14:textId="77777777" w:rsidR="002B2A0D" w:rsidRPr="00420CB0" w:rsidRDefault="002B2A0D" w:rsidP="00CD0CD8">
            <w:pPr>
              <w:pStyle w:val="TAC"/>
              <w:rPr>
                <w:rFonts w:cs="Arial"/>
              </w:rPr>
            </w:pPr>
            <w:r w:rsidRPr="00420CB0">
              <w:rPr>
                <w:rFonts w:cs="Arial"/>
              </w:rPr>
              <w:t>25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2BCF29C" w14:textId="77777777" w:rsidR="002B2A0D" w:rsidRPr="00420CB0" w:rsidRDefault="002B2A0D" w:rsidP="00CD0CD8">
            <w:pPr>
              <w:pStyle w:val="TAC"/>
              <w:rPr>
                <w:rFonts w:cs="Arial"/>
              </w:rPr>
            </w:pPr>
            <w:r w:rsidRPr="00420CB0">
              <w:rPr>
                <w:rFonts w:cs="Arial"/>
              </w:rPr>
              <w:t>&gt;=703 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5B42782" w14:textId="77777777" w:rsidR="002B2A0D" w:rsidRPr="00420CB0" w:rsidRDefault="002B2A0D" w:rsidP="00CD0CD8">
            <w:pPr>
              <w:pStyle w:val="TAC"/>
              <w:rPr>
                <w:rFonts w:cs="Arial"/>
              </w:rPr>
            </w:pPr>
            <w:r w:rsidRPr="00420CB0">
              <w:rPr>
                <w:rFonts w:cs="Arial"/>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B5C8216" w14:textId="77777777" w:rsidR="002B2A0D" w:rsidRPr="00420CB0" w:rsidRDefault="002B2A0D" w:rsidP="00CD0CD8">
            <w:pPr>
              <w:pStyle w:val="TAC"/>
              <w:rPr>
                <w:rFonts w:cs="Arial"/>
              </w:rPr>
            </w:pPr>
            <w:r w:rsidRPr="00420CB0">
              <w:rPr>
                <w:rFonts w:cs="Arial"/>
              </w:rPr>
              <w:t>100-125</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6F77A5C"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F1DD245" w14:textId="77777777" w:rsidR="002B2A0D" w:rsidRPr="00420CB0" w:rsidRDefault="002B2A0D" w:rsidP="00CD0CD8">
            <w:pPr>
              <w:pStyle w:val="TAC"/>
              <w:rPr>
                <w:rFonts w:cs="Arial"/>
              </w:rPr>
            </w:pPr>
            <w:r w:rsidRPr="00420CB0">
              <w:rPr>
                <w:rFonts w:cs="Arial"/>
              </w:rPr>
              <w:t>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6187969" w14:textId="77777777" w:rsidR="002B2A0D" w:rsidRPr="00420CB0" w:rsidRDefault="002B2A0D" w:rsidP="00CD0CD8">
            <w:pPr>
              <w:pStyle w:val="TAC"/>
              <w:rPr>
                <w:rFonts w:cs="Arial"/>
              </w:rPr>
            </w:pPr>
            <w:r w:rsidRPr="00420CB0">
              <w:rPr>
                <w:rFonts w:cs="Arial"/>
              </w:rPr>
              <w:t>3.5</w:t>
            </w:r>
          </w:p>
        </w:tc>
        <w:tc>
          <w:tcPr>
            <w:tcW w:w="759" w:type="dxa"/>
            <w:tcBorders>
              <w:top w:val="single" w:sz="6" w:space="0" w:color="auto"/>
              <w:left w:val="single" w:sz="6" w:space="0" w:color="auto"/>
              <w:bottom w:val="single" w:sz="6" w:space="0" w:color="auto"/>
              <w:right w:val="single" w:sz="2" w:space="0" w:color="auto"/>
            </w:tcBorders>
            <w:vAlign w:val="center"/>
          </w:tcPr>
          <w:p w14:paraId="43F66A8A" w14:textId="77777777" w:rsidR="002B2A0D" w:rsidRPr="00420CB0" w:rsidRDefault="002B2A0D" w:rsidP="00CD0CD8">
            <w:pPr>
              <w:pStyle w:val="TAC"/>
              <w:rPr>
                <w:rFonts w:cs="Arial"/>
              </w:rPr>
            </w:pPr>
            <w:r w:rsidRPr="00420CB0">
              <w:rPr>
                <w:rFonts w:cs="Arial"/>
              </w:rPr>
              <w:t>3.5</w:t>
            </w:r>
          </w:p>
        </w:tc>
        <w:tc>
          <w:tcPr>
            <w:tcW w:w="783" w:type="dxa"/>
            <w:tcBorders>
              <w:top w:val="single" w:sz="2" w:space="0" w:color="auto"/>
              <w:left w:val="single" w:sz="2" w:space="0" w:color="auto"/>
              <w:bottom w:val="single" w:sz="2" w:space="0" w:color="auto"/>
              <w:right w:val="single" w:sz="2" w:space="0" w:color="auto"/>
            </w:tcBorders>
            <w:vAlign w:val="center"/>
          </w:tcPr>
          <w:p w14:paraId="5F620F37" w14:textId="77777777" w:rsidR="002B2A0D" w:rsidRPr="00420CB0" w:rsidRDefault="002B2A0D" w:rsidP="00CD0CD8">
            <w:pPr>
              <w:pStyle w:val="TAC"/>
              <w:rPr>
                <w:rFonts w:cs="Arial"/>
              </w:rPr>
            </w:pPr>
            <w:r w:rsidRPr="00420CB0">
              <w:rPr>
                <w:rFonts w:cs="Arial"/>
              </w:rPr>
              <w:t>1.5</w:t>
            </w:r>
          </w:p>
        </w:tc>
      </w:tr>
      <w:tr w:rsidR="002B2A0D" w:rsidRPr="00420CB0" w14:paraId="7BB4E909"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0332ABA"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15FAE3A9"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4FC85D0" w14:textId="77777777" w:rsidR="002B2A0D" w:rsidRPr="00420CB0" w:rsidRDefault="002B2A0D" w:rsidP="00CD0CD8">
            <w:pPr>
              <w:pStyle w:val="TAC"/>
              <w:rPr>
                <w:rFonts w:cs="Arial"/>
              </w:rPr>
            </w:pPr>
            <w:r w:rsidRPr="00420CB0">
              <w:rPr>
                <w:rFonts w:cs="Arial"/>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D6B9F58" w14:textId="77777777" w:rsidR="002B2A0D" w:rsidRDefault="002B2A0D" w:rsidP="00BA01AF">
            <w:pPr>
              <w:pStyle w:val="TAC"/>
              <w:rPr>
                <w:rFonts w:cs="Arial"/>
                <w:strike/>
                <w:color w:val="FF0000"/>
              </w:rPr>
            </w:pPr>
            <w:r w:rsidRPr="00A4653E">
              <w:rPr>
                <w:rFonts w:cs="Arial"/>
                <w:strike/>
                <w:color w:val="FF0000"/>
              </w:rPr>
              <w:t>2</w:t>
            </w:r>
            <w:r w:rsidR="00A4653E" w:rsidRPr="00A4653E">
              <w:rPr>
                <w:rFonts w:cs="Arial"/>
                <w:strike/>
                <w:color w:val="FF0000"/>
              </w:rPr>
              <w:t>4</w:t>
            </w:r>
            <w:r w:rsidRPr="00A4653E">
              <w:rPr>
                <w:rFonts w:cs="Arial"/>
                <w:strike/>
                <w:color w:val="FF0000"/>
              </w:rPr>
              <w:t>-99</w:t>
            </w:r>
          </w:p>
          <w:p w14:paraId="6689DC5F" w14:textId="4C1C8CBB" w:rsidR="00A4653E" w:rsidRPr="00A4653E" w:rsidRDefault="00A4653E" w:rsidP="00BA01AF">
            <w:pPr>
              <w:pStyle w:val="TAC"/>
              <w:rPr>
                <w:rFonts w:cs="Arial"/>
                <w:strike/>
              </w:rPr>
            </w:pPr>
            <w:r w:rsidRPr="00A4653E">
              <w:rPr>
                <w:rFonts w:cs="Arial"/>
                <w:color w:val="FF0000"/>
              </w:rPr>
              <w:t>26-99</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D81E86"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17D7BD" w14:textId="77777777" w:rsidR="002B2A0D" w:rsidRPr="00420CB0" w:rsidRDefault="002B2A0D" w:rsidP="00CD0CD8">
            <w:pPr>
              <w:pStyle w:val="TAC"/>
              <w:rPr>
                <w:rFonts w:cs="Arial"/>
              </w:rPr>
            </w:pPr>
            <w:r w:rsidRPr="00420CB0">
              <w:rPr>
                <w:rFonts w:cs="Arial"/>
              </w:rPr>
              <w:t>5</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tcPr>
          <w:p w14:paraId="0CBC5E6E" w14:textId="77777777" w:rsidR="002B2A0D" w:rsidRPr="00420CB0" w:rsidRDefault="002B2A0D" w:rsidP="00CD0CD8">
            <w:pPr>
              <w:pStyle w:val="TAC"/>
              <w:rPr>
                <w:rFonts w:cs="Arial"/>
              </w:rPr>
            </w:pPr>
            <w:r w:rsidRPr="00420CB0">
              <w:rPr>
                <w:rFonts w:cs="Arial"/>
              </w:rPr>
              <w:t>3.5</w:t>
            </w:r>
          </w:p>
        </w:tc>
        <w:tc>
          <w:tcPr>
            <w:tcW w:w="759" w:type="dxa"/>
            <w:tcBorders>
              <w:top w:val="single" w:sz="6" w:space="0" w:color="auto"/>
              <w:left w:val="single" w:sz="6" w:space="0" w:color="auto"/>
              <w:bottom w:val="single" w:sz="2" w:space="0" w:color="auto"/>
              <w:right w:val="single" w:sz="2" w:space="0" w:color="auto"/>
            </w:tcBorders>
            <w:vAlign w:val="center"/>
          </w:tcPr>
          <w:p w14:paraId="317F63AD" w14:textId="77777777" w:rsidR="002B2A0D" w:rsidRPr="00420CB0" w:rsidRDefault="002B2A0D" w:rsidP="00CD0CD8">
            <w:pPr>
              <w:pStyle w:val="TAC"/>
              <w:rPr>
                <w:rFonts w:cs="Arial"/>
              </w:rPr>
            </w:pPr>
            <w:r w:rsidRPr="00420CB0">
              <w:rPr>
                <w:rFonts w:cs="Arial"/>
              </w:rPr>
              <w:t>3.5</w:t>
            </w:r>
          </w:p>
        </w:tc>
        <w:tc>
          <w:tcPr>
            <w:tcW w:w="783" w:type="dxa"/>
            <w:tcBorders>
              <w:top w:val="single" w:sz="2" w:space="0" w:color="auto"/>
              <w:left w:val="single" w:sz="2" w:space="0" w:color="auto"/>
              <w:bottom w:val="single" w:sz="2" w:space="0" w:color="auto"/>
              <w:right w:val="single" w:sz="2" w:space="0" w:color="auto"/>
            </w:tcBorders>
            <w:vAlign w:val="center"/>
          </w:tcPr>
          <w:p w14:paraId="7F1FA2C9" w14:textId="77777777" w:rsidR="002B2A0D" w:rsidRPr="00420CB0" w:rsidRDefault="002B2A0D" w:rsidP="00CD0CD8">
            <w:pPr>
              <w:pStyle w:val="TAC"/>
              <w:rPr>
                <w:rFonts w:cs="Arial"/>
              </w:rPr>
            </w:pPr>
            <w:r w:rsidRPr="00420CB0">
              <w:rPr>
                <w:rFonts w:cs="Arial"/>
              </w:rPr>
              <w:t>1.5</w:t>
            </w:r>
          </w:p>
        </w:tc>
      </w:tr>
      <w:tr w:rsidR="002B2A0D" w:rsidRPr="00420CB0" w14:paraId="6F4D0C9D"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665CED63"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hideMark/>
          </w:tcPr>
          <w:p w14:paraId="160BD731"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00F102B" w14:textId="77777777" w:rsidR="002B2A0D" w:rsidRPr="000E20CE" w:rsidRDefault="002B2A0D" w:rsidP="00CD0CD8">
            <w:pPr>
              <w:pStyle w:val="TAC"/>
              <w:rPr>
                <w:rFonts w:cs="Arial"/>
                <w:strike/>
                <w:color w:val="FF0000"/>
              </w:rPr>
            </w:pPr>
            <w:r w:rsidRPr="000E20CE">
              <w:rPr>
                <w:rFonts w:cs="Arial"/>
                <w:strike/>
                <w:color w:val="FF0000"/>
              </w:rPr>
              <w:t>5-13</w:t>
            </w:r>
          </w:p>
          <w:p w14:paraId="5F4B3FAD" w14:textId="13A78C35" w:rsidR="000E20CE" w:rsidRPr="00420CB0" w:rsidRDefault="000E20CE" w:rsidP="00CD0CD8">
            <w:pPr>
              <w:pStyle w:val="TAC"/>
              <w:rPr>
                <w:rFonts w:cs="Arial"/>
              </w:rPr>
            </w:pPr>
            <w:r w:rsidRPr="000E20CE">
              <w:rPr>
                <w:rFonts w:cs="Arial"/>
                <w:color w:val="FF0000"/>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4F3E8F" w14:textId="2761C4F6" w:rsidR="002B2A0D" w:rsidRPr="00420CB0" w:rsidRDefault="002B2A0D" w:rsidP="00BA01AF">
            <w:pPr>
              <w:pStyle w:val="TAC"/>
              <w:rPr>
                <w:rFonts w:cs="Arial"/>
              </w:rPr>
            </w:pPr>
            <w:r w:rsidRPr="00420CB0">
              <w:rPr>
                <w:rFonts w:cs="Arial"/>
              </w:rPr>
              <w:t xml:space="preserve">45-99 </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1FA7BA"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47251C2" w14:textId="77777777" w:rsidR="002B2A0D" w:rsidRPr="00420CB0" w:rsidRDefault="002B2A0D" w:rsidP="00CD0CD8">
            <w:pPr>
              <w:pStyle w:val="TAC"/>
              <w:rPr>
                <w:rFonts w:cs="Arial"/>
              </w:rPr>
            </w:pPr>
            <w:r w:rsidRPr="00420CB0">
              <w:rPr>
                <w:rFonts w:cs="Arial"/>
              </w:rPr>
              <w:t>4</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tcPr>
          <w:p w14:paraId="30B72205" w14:textId="77777777" w:rsidR="002B2A0D" w:rsidRPr="00420CB0" w:rsidRDefault="002B2A0D" w:rsidP="00CD0CD8">
            <w:pPr>
              <w:pStyle w:val="TAC"/>
              <w:rPr>
                <w:rFonts w:cs="Arial"/>
              </w:rPr>
            </w:pPr>
            <w:r w:rsidRPr="00420CB0">
              <w:rPr>
                <w:rFonts w:cs="Arial"/>
              </w:rPr>
              <w:t>3</w:t>
            </w:r>
          </w:p>
        </w:tc>
        <w:tc>
          <w:tcPr>
            <w:tcW w:w="759" w:type="dxa"/>
            <w:tcBorders>
              <w:top w:val="single" w:sz="6" w:space="0" w:color="auto"/>
              <w:left w:val="single" w:sz="6" w:space="0" w:color="auto"/>
              <w:bottom w:val="single" w:sz="2" w:space="0" w:color="auto"/>
              <w:right w:val="single" w:sz="2" w:space="0" w:color="auto"/>
            </w:tcBorders>
            <w:vAlign w:val="center"/>
          </w:tcPr>
          <w:p w14:paraId="7CA0E989" w14:textId="77777777" w:rsidR="002B2A0D" w:rsidRPr="00420CB0" w:rsidRDefault="002B2A0D" w:rsidP="00CD0CD8">
            <w:pPr>
              <w:pStyle w:val="TAC"/>
              <w:rPr>
                <w:rFonts w:cs="Arial"/>
              </w:rPr>
            </w:pPr>
            <w:r w:rsidRPr="00420CB0">
              <w:rPr>
                <w:rFonts w:cs="Arial"/>
              </w:rPr>
              <w:t>3</w:t>
            </w:r>
          </w:p>
        </w:tc>
        <w:tc>
          <w:tcPr>
            <w:tcW w:w="783" w:type="dxa"/>
            <w:tcBorders>
              <w:top w:val="single" w:sz="2" w:space="0" w:color="auto"/>
              <w:left w:val="single" w:sz="2" w:space="0" w:color="auto"/>
              <w:bottom w:val="single" w:sz="2" w:space="0" w:color="auto"/>
              <w:right w:val="single" w:sz="2" w:space="0" w:color="auto"/>
            </w:tcBorders>
            <w:vAlign w:val="center"/>
          </w:tcPr>
          <w:p w14:paraId="442C372A" w14:textId="77777777" w:rsidR="002B2A0D" w:rsidRPr="00420CB0" w:rsidRDefault="002B2A0D" w:rsidP="00CD0CD8">
            <w:pPr>
              <w:pStyle w:val="TAC"/>
              <w:rPr>
                <w:rFonts w:cs="Arial"/>
              </w:rPr>
            </w:pPr>
            <w:r w:rsidRPr="00420CB0">
              <w:rPr>
                <w:rFonts w:cs="Arial"/>
              </w:rPr>
              <w:t>1</w:t>
            </w:r>
          </w:p>
        </w:tc>
      </w:tr>
      <w:tr w:rsidR="002B2A0D" w:rsidRPr="00420CB0" w14:paraId="217E776B"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79E9D260"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hideMark/>
          </w:tcPr>
          <w:p w14:paraId="1A38A9EF"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ADBEF73" w14:textId="77777777" w:rsidR="002B2A0D" w:rsidRPr="00420CB0" w:rsidRDefault="002B2A0D" w:rsidP="00CD0CD8">
            <w:pPr>
              <w:pStyle w:val="TAC"/>
              <w:rPr>
                <w:rFonts w:cs="Arial"/>
              </w:rPr>
            </w:pPr>
            <w:r w:rsidRPr="00420CB0">
              <w:rPr>
                <w:rFonts w:cs="Arial"/>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7DB60A" w14:textId="77777777" w:rsidR="002B2A0D" w:rsidRPr="00420CB0" w:rsidRDefault="002B2A0D" w:rsidP="00CD0CD8">
            <w:pPr>
              <w:pStyle w:val="TAC"/>
              <w:rPr>
                <w:rFonts w:cs="Arial"/>
              </w:rPr>
            </w:pPr>
            <w:r w:rsidRPr="00420CB0">
              <w:rPr>
                <w:rFonts w:cs="Arial"/>
              </w:rPr>
              <w:t>81-99</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BD7E5E"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tcPr>
          <w:p w14:paraId="4FA5A2BB" w14:textId="77777777" w:rsidR="002B2A0D" w:rsidRPr="00420CB0" w:rsidRDefault="002B2A0D" w:rsidP="00CD0CD8">
            <w:pPr>
              <w:pStyle w:val="TAC"/>
              <w:rPr>
                <w:rFonts w:cs="Arial"/>
              </w:rPr>
            </w:pPr>
            <w:r w:rsidRPr="00420CB0">
              <w:rPr>
                <w:rFonts w:cs="Arial"/>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060BDD2"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2" w:space="0" w:color="auto"/>
            </w:tcBorders>
            <w:vAlign w:val="center"/>
          </w:tcPr>
          <w:p w14:paraId="3A5EEB9E" w14:textId="77777777" w:rsidR="002B2A0D" w:rsidRPr="00420CB0" w:rsidRDefault="002B2A0D" w:rsidP="00CD0CD8">
            <w:pPr>
              <w:pStyle w:val="TAC"/>
              <w:rPr>
                <w:rFonts w:cs="Arial"/>
              </w:rPr>
            </w:pPr>
            <w:r w:rsidRPr="00420CB0">
              <w:rPr>
                <w:rFonts w:cs="Arial"/>
              </w:rPr>
              <w:t>3</w:t>
            </w:r>
          </w:p>
        </w:tc>
        <w:tc>
          <w:tcPr>
            <w:tcW w:w="783" w:type="dxa"/>
            <w:tcBorders>
              <w:top w:val="single" w:sz="2" w:space="0" w:color="auto"/>
              <w:left w:val="single" w:sz="2" w:space="0" w:color="auto"/>
              <w:bottom w:val="single" w:sz="2" w:space="0" w:color="auto"/>
              <w:right w:val="single" w:sz="2" w:space="0" w:color="auto"/>
            </w:tcBorders>
            <w:vAlign w:val="center"/>
          </w:tcPr>
          <w:p w14:paraId="6681ED6E" w14:textId="77777777" w:rsidR="002B2A0D" w:rsidRPr="00420CB0" w:rsidRDefault="002B2A0D" w:rsidP="00CD0CD8">
            <w:pPr>
              <w:pStyle w:val="TAC"/>
              <w:rPr>
                <w:rFonts w:cs="Arial"/>
              </w:rPr>
            </w:pPr>
            <w:r w:rsidRPr="00420CB0">
              <w:rPr>
                <w:rFonts w:cs="Arial"/>
              </w:rPr>
              <w:t>1</w:t>
            </w:r>
          </w:p>
        </w:tc>
      </w:tr>
      <w:tr w:rsidR="002B2A0D" w:rsidRPr="00420CB0" w14:paraId="42226556"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0BB81147"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2F7B7642"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1B82983" w14:textId="77777777" w:rsidR="002B2A0D" w:rsidRPr="0086320C" w:rsidRDefault="002B2A0D" w:rsidP="00CD0CD8">
            <w:pPr>
              <w:pStyle w:val="TAC"/>
              <w:rPr>
                <w:rFonts w:cs="Arial"/>
                <w:strike/>
                <w:color w:val="FF0000"/>
              </w:rPr>
            </w:pPr>
            <w:r w:rsidRPr="0086320C">
              <w:rPr>
                <w:rFonts w:cs="Arial"/>
                <w:strike/>
                <w:color w:val="FF0000"/>
              </w:rPr>
              <w:t>0-13</w:t>
            </w:r>
          </w:p>
          <w:p w14:paraId="2E7494EC" w14:textId="50EF2942" w:rsidR="0086320C" w:rsidRPr="0086320C" w:rsidRDefault="0086320C" w:rsidP="00CD0CD8">
            <w:pPr>
              <w:pStyle w:val="TAC"/>
              <w:rPr>
                <w:rFonts w:cs="Arial"/>
              </w:rPr>
            </w:pPr>
            <w:r w:rsidRPr="0086320C">
              <w:rPr>
                <w:rFonts w:cs="Arial"/>
                <w:color w:val="FF0000"/>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675A83F" w14:textId="77777777" w:rsidR="002B2A0D" w:rsidRPr="00771A1A" w:rsidRDefault="002B2A0D" w:rsidP="00BA01AF">
            <w:pPr>
              <w:pStyle w:val="TAC"/>
              <w:rPr>
                <w:rFonts w:cs="Arial"/>
                <w:strike/>
                <w:color w:val="FF0000"/>
              </w:rPr>
            </w:pPr>
            <w:r w:rsidRPr="00771A1A">
              <w:rPr>
                <w:rFonts w:cs="Arial"/>
                <w:strike/>
                <w:color w:val="FF0000"/>
              </w:rPr>
              <w:t>72-99</w:t>
            </w:r>
          </w:p>
          <w:p w14:paraId="1B0D2308" w14:textId="11D8A9A9" w:rsidR="00771A1A" w:rsidRPr="00420CB0" w:rsidRDefault="00771A1A" w:rsidP="00BA01AF">
            <w:pPr>
              <w:pStyle w:val="TAC"/>
              <w:rPr>
                <w:rFonts w:cs="Arial"/>
              </w:rPr>
            </w:pPr>
            <w:r>
              <w:rPr>
                <w:rFonts w:cs="Arial"/>
                <w:color w:val="FF0000"/>
              </w:rPr>
              <w:t>65</w:t>
            </w:r>
            <w:r w:rsidRPr="00771A1A">
              <w:rPr>
                <w:rFonts w:cs="Arial"/>
                <w:color w:val="FF0000"/>
              </w:rPr>
              <w:t>-99</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205BC07"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0B3562" w14:textId="77777777" w:rsidR="002B2A0D" w:rsidRPr="00420CB0" w:rsidRDefault="002B2A0D" w:rsidP="00CD0CD8">
            <w:pPr>
              <w:pStyle w:val="TAC"/>
              <w:rPr>
                <w:rFonts w:cs="Arial"/>
              </w:rPr>
            </w:pPr>
            <w:r w:rsidRPr="00420CB0">
              <w:rPr>
                <w:rFonts w:cs="Arial"/>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60BA619"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2" w:space="0" w:color="auto"/>
            </w:tcBorders>
            <w:vAlign w:val="center"/>
          </w:tcPr>
          <w:p w14:paraId="37F00172" w14:textId="77777777" w:rsidR="002B2A0D" w:rsidRPr="00420CB0" w:rsidRDefault="002B2A0D" w:rsidP="00CD0CD8">
            <w:pPr>
              <w:pStyle w:val="TAC"/>
              <w:rPr>
                <w:rFonts w:cs="Arial"/>
              </w:rPr>
            </w:pPr>
            <w:r w:rsidRPr="00420CB0">
              <w:rPr>
                <w:rFonts w:cs="Arial"/>
              </w:rPr>
              <w:t>3</w:t>
            </w:r>
          </w:p>
        </w:tc>
        <w:tc>
          <w:tcPr>
            <w:tcW w:w="783" w:type="dxa"/>
            <w:tcBorders>
              <w:top w:val="single" w:sz="2" w:space="0" w:color="auto"/>
              <w:left w:val="single" w:sz="2" w:space="0" w:color="auto"/>
              <w:bottom w:val="single" w:sz="2" w:space="0" w:color="auto"/>
              <w:right w:val="single" w:sz="2" w:space="0" w:color="auto"/>
            </w:tcBorders>
            <w:vAlign w:val="center"/>
          </w:tcPr>
          <w:p w14:paraId="0D744FB4" w14:textId="77777777" w:rsidR="002B2A0D" w:rsidRPr="00420CB0" w:rsidRDefault="002B2A0D" w:rsidP="00CD0CD8">
            <w:pPr>
              <w:pStyle w:val="TAC"/>
              <w:rPr>
                <w:rFonts w:cs="Arial"/>
              </w:rPr>
            </w:pPr>
            <w:r w:rsidRPr="00420CB0">
              <w:rPr>
                <w:rFonts w:cs="Arial"/>
              </w:rPr>
              <w:t>1</w:t>
            </w:r>
          </w:p>
        </w:tc>
      </w:tr>
      <w:tr w:rsidR="002B2A0D" w:rsidRPr="00420CB0" w14:paraId="50C8548B"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C966FE1"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724EEA32"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5A6CAA2" w14:textId="62943A3E" w:rsidR="0086320C" w:rsidRPr="0086320C" w:rsidRDefault="002B2A0D" w:rsidP="0086320C">
            <w:pPr>
              <w:pStyle w:val="TAC"/>
              <w:rPr>
                <w:rFonts w:cs="Arial"/>
                <w:strike/>
                <w:color w:val="FF0000"/>
              </w:rPr>
            </w:pPr>
            <w:r w:rsidRPr="0086320C">
              <w:rPr>
                <w:rFonts w:cs="Arial"/>
                <w:strike/>
                <w:color w:val="FF0000"/>
              </w:rPr>
              <w:t>0-29</w:t>
            </w:r>
          </w:p>
          <w:p w14:paraId="587B69BD" w14:textId="66A6C222" w:rsidR="0086320C" w:rsidRPr="00420CB0" w:rsidRDefault="0086320C" w:rsidP="00CD0CD8">
            <w:pPr>
              <w:pStyle w:val="TAC"/>
              <w:rPr>
                <w:rFonts w:cs="Arial"/>
              </w:rPr>
            </w:pPr>
            <w:r w:rsidRPr="0086320C">
              <w:rPr>
                <w:rFonts w:cs="Arial"/>
                <w:color w:val="FF0000"/>
              </w:rPr>
              <w:t>2-</w:t>
            </w:r>
            <w:r w:rsidR="00B157E6">
              <w:rPr>
                <w:rFonts w:cs="Arial"/>
                <w:color w:val="FF0000"/>
              </w:rPr>
              <w:t>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A5B193" w14:textId="2F83876E" w:rsidR="002B2A0D" w:rsidRPr="00420CB0" w:rsidRDefault="002B2A0D" w:rsidP="00BA01AF">
            <w:pPr>
              <w:pStyle w:val="TAC"/>
              <w:rPr>
                <w:rFonts w:cs="Arial"/>
              </w:rPr>
            </w:pPr>
            <w:r w:rsidRPr="00420CB0">
              <w:rPr>
                <w:rFonts w:cs="Arial"/>
              </w:rPr>
              <w:t>40-64</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C99FA17"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A1C2C35" w14:textId="77777777" w:rsidR="002B2A0D" w:rsidRPr="00420CB0" w:rsidRDefault="002B2A0D" w:rsidP="00CD0CD8">
            <w:pPr>
              <w:pStyle w:val="TAC"/>
              <w:rPr>
                <w:rFonts w:cs="Arial"/>
              </w:rPr>
            </w:pPr>
            <w:r w:rsidRPr="00420CB0">
              <w:rPr>
                <w:rFonts w:cs="Arial"/>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5D8C91E"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2" w:space="0" w:color="auto"/>
            </w:tcBorders>
            <w:vAlign w:val="center"/>
          </w:tcPr>
          <w:p w14:paraId="58A851E6" w14:textId="77777777" w:rsidR="002B2A0D" w:rsidRPr="00420CB0" w:rsidRDefault="002B2A0D" w:rsidP="00CD0CD8">
            <w:pPr>
              <w:pStyle w:val="TAC"/>
              <w:rPr>
                <w:rFonts w:cs="Arial"/>
              </w:rPr>
            </w:pPr>
            <w:r w:rsidRPr="00420CB0">
              <w:rPr>
                <w:rFonts w:cs="Arial"/>
              </w:rPr>
              <w:t>3</w:t>
            </w:r>
          </w:p>
        </w:tc>
        <w:tc>
          <w:tcPr>
            <w:tcW w:w="783" w:type="dxa"/>
            <w:tcBorders>
              <w:top w:val="single" w:sz="2" w:space="0" w:color="auto"/>
              <w:left w:val="single" w:sz="2" w:space="0" w:color="auto"/>
              <w:bottom w:val="single" w:sz="4" w:space="0" w:color="auto"/>
              <w:right w:val="single" w:sz="4" w:space="0" w:color="auto"/>
            </w:tcBorders>
            <w:vAlign w:val="center"/>
          </w:tcPr>
          <w:p w14:paraId="4C5AC1C4" w14:textId="77777777" w:rsidR="002B2A0D" w:rsidRPr="00420CB0" w:rsidRDefault="002B2A0D" w:rsidP="00CD0CD8">
            <w:pPr>
              <w:pStyle w:val="TAC"/>
              <w:rPr>
                <w:rFonts w:cs="Arial"/>
              </w:rPr>
            </w:pPr>
            <w:r w:rsidRPr="00420CB0">
              <w:rPr>
                <w:rFonts w:cs="Arial"/>
              </w:rPr>
              <w:t>1</w:t>
            </w:r>
          </w:p>
        </w:tc>
      </w:tr>
      <w:tr w:rsidR="002B2A0D" w:rsidRPr="00420CB0" w14:paraId="79C809AB"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0603841"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765AF4B2"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A6A3DC3" w14:textId="77777777" w:rsidR="002B2A0D" w:rsidRPr="00420CB0" w:rsidRDefault="002B2A0D" w:rsidP="00CD0CD8">
            <w:pPr>
              <w:pStyle w:val="TAC"/>
              <w:rPr>
                <w:rFonts w:cs="Arial"/>
              </w:rPr>
            </w:pPr>
            <w:r w:rsidRPr="00420CB0">
              <w:rPr>
                <w:rFonts w:cs="Arial"/>
              </w:rPr>
              <w:t>20-29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8D0274C" w14:textId="77777777" w:rsidR="002B2A0D" w:rsidRPr="00420CB0" w:rsidRDefault="002B2A0D" w:rsidP="00CD0CD8">
            <w:pPr>
              <w:pStyle w:val="TAC"/>
              <w:rPr>
                <w:rFonts w:cs="Arial"/>
              </w:rPr>
            </w:pPr>
            <w:r w:rsidRPr="00420CB0">
              <w:rPr>
                <w:rFonts w:cs="Arial"/>
              </w:rPr>
              <w:t>1-8</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480770F" w14:textId="77777777" w:rsidR="002B2A0D" w:rsidRPr="00420CB0" w:rsidRDefault="002B2A0D" w:rsidP="00CD0CD8">
            <w:pPr>
              <w:pStyle w:val="TAC"/>
              <w:rPr>
                <w:rFonts w:cs="Arial"/>
              </w:rPr>
            </w:pPr>
            <w:r w:rsidRPr="00420CB0">
              <w:rPr>
                <w:rFonts w:cs="Arial"/>
              </w:rPr>
              <w:t>&lt;=35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F645C3B" w14:textId="77777777" w:rsidR="002B2A0D" w:rsidRPr="00420CB0" w:rsidRDefault="002B2A0D" w:rsidP="00CD0CD8">
            <w:pPr>
              <w:pStyle w:val="TAC"/>
              <w:rPr>
                <w:rFonts w:cs="Arial"/>
              </w:rPr>
            </w:pPr>
            <w:r w:rsidRPr="00420CB0">
              <w:rPr>
                <w:rFonts w:cs="Arial"/>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8331ED9"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4" w:space="0" w:color="auto"/>
            </w:tcBorders>
            <w:vAlign w:val="center"/>
          </w:tcPr>
          <w:p w14:paraId="1C333563" w14:textId="77777777" w:rsidR="002B2A0D" w:rsidRPr="00420CB0" w:rsidRDefault="002B2A0D" w:rsidP="00CD0CD8">
            <w:pPr>
              <w:pStyle w:val="TAC"/>
              <w:rPr>
                <w:rFonts w:cs="Arial"/>
              </w:rPr>
            </w:pPr>
            <w:r w:rsidRPr="00420CB0">
              <w:rPr>
                <w:rFonts w:cs="Arial"/>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7393E689" w14:textId="77777777" w:rsidR="002B2A0D" w:rsidRPr="00420CB0" w:rsidRDefault="002B2A0D" w:rsidP="00CD0CD8">
            <w:pPr>
              <w:pStyle w:val="TAC"/>
              <w:rPr>
                <w:rFonts w:cs="Arial"/>
              </w:rPr>
            </w:pPr>
            <w:r w:rsidRPr="00420CB0">
              <w:rPr>
                <w:rFonts w:cs="Arial"/>
              </w:rPr>
              <w:t>N/A</w:t>
            </w:r>
          </w:p>
          <w:p w14:paraId="0C00123B" w14:textId="77777777" w:rsidR="002B2A0D" w:rsidRPr="00420CB0" w:rsidRDefault="002B2A0D" w:rsidP="00CD0CD8">
            <w:pPr>
              <w:pStyle w:val="TAC"/>
              <w:rPr>
                <w:rFonts w:cs="Arial"/>
              </w:rPr>
            </w:pPr>
          </w:p>
        </w:tc>
      </w:tr>
      <w:tr w:rsidR="002B2A0D" w:rsidRPr="00420CB0" w14:paraId="401B32AF"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0A27D3B8"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34F1F137"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359E3A9" w14:textId="77777777" w:rsidR="002B2A0D" w:rsidRDefault="002B2A0D" w:rsidP="00CD0CD8">
            <w:pPr>
              <w:pStyle w:val="TAC"/>
              <w:rPr>
                <w:rFonts w:cs="Arial"/>
                <w:strike/>
                <w:color w:val="FF0000"/>
              </w:rPr>
            </w:pPr>
            <w:r w:rsidRPr="00287484">
              <w:rPr>
                <w:rFonts w:cs="Arial"/>
                <w:strike/>
                <w:color w:val="FF0000"/>
              </w:rPr>
              <w:t>0-20</w:t>
            </w:r>
          </w:p>
          <w:p w14:paraId="40BFADBC" w14:textId="03A59035" w:rsidR="00287484" w:rsidRPr="00287484" w:rsidRDefault="00287484" w:rsidP="00CD0CD8">
            <w:pPr>
              <w:pStyle w:val="TAC"/>
              <w:rPr>
                <w:rFonts w:cs="Arial"/>
                <w:strike/>
              </w:rPr>
            </w:pPr>
            <w:r w:rsidRPr="00287484">
              <w:rPr>
                <w:rFonts w:cs="Arial"/>
                <w:color w:val="FF0000"/>
              </w:rPr>
              <w:t>0-19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478EE93" w14:textId="77777777" w:rsidR="002B2A0D" w:rsidRPr="00420CB0" w:rsidRDefault="002B2A0D" w:rsidP="00CD0CD8">
            <w:pPr>
              <w:pStyle w:val="TAC"/>
              <w:rPr>
                <w:rFonts w:cs="Arial"/>
              </w:rPr>
            </w:pPr>
            <w:r w:rsidRPr="00420CB0">
              <w:rPr>
                <w:rFonts w:cs="Arial"/>
              </w:rPr>
              <w:t>1-8</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7E6538BE"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C3ECBD6" w14:textId="77777777" w:rsidR="002B2A0D" w:rsidRPr="00420CB0" w:rsidRDefault="002B2A0D" w:rsidP="00CD0CD8">
            <w:pPr>
              <w:pStyle w:val="TAC"/>
              <w:rPr>
                <w:rFonts w:cs="Arial"/>
              </w:rPr>
            </w:pPr>
            <w:r w:rsidRPr="00420CB0">
              <w:rPr>
                <w:rFonts w:cs="Arial"/>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01E7920" w14:textId="77777777" w:rsidR="002B2A0D" w:rsidRPr="00420CB0" w:rsidRDefault="002B2A0D" w:rsidP="00CD0CD8">
            <w:pPr>
              <w:pStyle w:val="TAC"/>
              <w:rPr>
                <w:rFonts w:cs="Arial"/>
              </w:rPr>
            </w:pPr>
            <w:r w:rsidRPr="00420CB0">
              <w:rPr>
                <w:rFonts w:cs="Arial"/>
              </w:rPr>
              <w:t>2</w:t>
            </w:r>
          </w:p>
        </w:tc>
        <w:tc>
          <w:tcPr>
            <w:tcW w:w="759" w:type="dxa"/>
            <w:tcBorders>
              <w:top w:val="single" w:sz="2" w:space="0" w:color="auto"/>
              <w:left w:val="single" w:sz="2" w:space="0" w:color="auto"/>
              <w:bottom w:val="single" w:sz="2" w:space="0" w:color="auto"/>
              <w:right w:val="single" w:sz="4" w:space="0" w:color="auto"/>
            </w:tcBorders>
            <w:vAlign w:val="center"/>
          </w:tcPr>
          <w:p w14:paraId="0C19BD29"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527A7D06" w14:textId="77777777" w:rsidR="002B2A0D" w:rsidRPr="00420CB0" w:rsidRDefault="002B2A0D" w:rsidP="00CD0CD8">
            <w:pPr>
              <w:pStyle w:val="TAC"/>
              <w:rPr>
                <w:rFonts w:cs="Arial"/>
              </w:rPr>
            </w:pPr>
          </w:p>
        </w:tc>
      </w:tr>
      <w:tr w:rsidR="002B2A0D" w:rsidRPr="00420CB0" w14:paraId="01B4F335"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6E7445CD"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7DA6CEB1"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756C99D" w14:textId="77777777" w:rsidR="002B2A0D" w:rsidRPr="000E20CE" w:rsidRDefault="002B2A0D" w:rsidP="00CD0CD8">
            <w:pPr>
              <w:pStyle w:val="TAC"/>
              <w:rPr>
                <w:rFonts w:cs="Arial"/>
                <w:color w:val="FF0000"/>
              </w:rPr>
            </w:pPr>
            <w:r w:rsidRPr="000E20CE">
              <w:rPr>
                <w:rFonts w:cs="Arial"/>
                <w:color w:val="FF0000"/>
              </w:rPr>
              <w:t>5-13</w:t>
            </w:r>
          </w:p>
          <w:p w14:paraId="03545ADC" w14:textId="545B2A57" w:rsidR="000E20CE" w:rsidRPr="00420CB0" w:rsidRDefault="000E20CE" w:rsidP="00CD0CD8">
            <w:pPr>
              <w:pStyle w:val="TAC"/>
              <w:rPr>
                <w:rFonts w:cs="Arial"/>
              </w:rPr>
            </w:pPr>
            <w:r w:rsidRPr="000E20CE">
              <w:rPr>
                <w:rFonts w:cs="Arial"/>
                <w:color w:val="FF0000"/>
              </w:rPr>
              <w:t>5-1</w:t>
            </w:r>
            <w:r>
              <w:rPr>
                <w:rFonts w:cs="Arial"/>
                <w:color w:val="FF0000"/>
              </w:rPr>
              <w:t>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DE4E585" w14:textId="77777777" w:rsidR="002B2A0D" w:rsidRPr="00033D54" w:rsidRDefault="002B2A0D" w:rsidP="00BA01AF">
            <w:pPr>
              <w:pStyle w:val="TAC"/>
              <w:rPr>
                <w:rFonts w:cs="Arial"/>
                <w:strike/>
                <w:color w:val="FF0000"/>
              </w:rPr>
            </w:pPr>
            <w:r w:rsidRPr="00033D54">
              <w:rPr>
                <w:rFonts w:cs="Arial"/>
                <w:strike/>
                <w:color w:val="FF0000"/>
              </w:rPr>
              <w:t xml:space="preserve">20-44 </w:t>
            </w:r>
          </w:p>
          <w:p w14:paraId="4A913170" w14:textId="51A7CF51" w:rsidR="00033D54" w:rsidRPr="00420CB0" w:rsidRDefault="00033D54" w:rsidP="00BA01AF">
            <w:pPr>
              <w:pStyle w:val="TAC"/>
              <w:rPr>
                <w:rFonts w:cs="Arial"/>
              </w:rPr>
            </w:pPr>
            <w:r w:rsidRPr="00420CB0">
              <w:rPr>
                <w:rFonts w:cs="Arial"/>
              </w:rPr>
              <w:t>20-</w:t>
            </w:r>
            <w:r>
              <w:rPr>
                <w:rFonts w:cs="Arial"/>
              </w:rPr>
              <w:t>26</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F226E8E"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6F80166" w14:textId="77777777" w:rsidR="002B2A0D" w:rsidRPr="00420CB0" w:rsidRDefault="002B2A0D" w:rsidP="00CD0CD8">
            <w:pPr>
              <w:pStyle w:val="TAC"/>
              <w:rPr>
                <w:rFonts w:cs="Arial"/>
              </w:rPr>
            </w:pPr>
            <w:r w:rsidRPr="00420CB0">
              <w:rPr>
                <w:rFonts w:cs="Arial"/>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35A684B"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4" w:space="0" w:color="auto"/>
            </w:tcBorders>
            <w:vAlign w:val="center"/>
          </w:tcPr>
          <w:p w14:paraId="0E5FCE9B" w14:textId="77777777" w:rsidR="002B2A0D" w:rsidRPr="00420CB0" w:rsidRDefault="002B2A0D" w:rsidP="00CD0CD8">
            <w:pPr>
              <w:pStyle w:val="TAC"/>
              <w:rPr>
                <w:rFonts w:cs="Arial"/>
              </w:rPr>
            </w:pPr>
            <w:r w:rsidRPr="00420CB0">
              <w:rPr>
                <w:rFonts w:cs="Arial"/>
              </w:rPr>
              <w:t>3</w:t>
            </w:r>
          </w:p>
        </w:tc>
        <w:tc>
          <w:tcPr>
            <w:tcW w:w="783" w:type="dxa"/>
            <w:vMerge/>
            <w:tcBorders>
              <w:left w:val="single" w:sz="4" w:space="0" w:color="auto"/>
              <w:bottom w:val="single" w:sz="4" w:space="0" w:color="auto"/>
              <w:right w:val="single" w:sz="4" w:space="0" w:color="auto"/>
            </w:tcBorders>
            <w:vAlign w:val="center"/>
          </w:tcPr>
          <w:p w14:paraId="0C85BD1F" w14:textId="77777777" w:rsidR="002B2A0D" w:rsidRPr="00420CB0" w:rsidRDefault="002B2A0D" w:rsidP="00CD0CD8">
            <w:pPr>
              <w:pStyle w:val="TAC"/>
              <w:rPr>
                <w:rFonts w:cs="Arial"/>
              </w:rPr>
            </w:pPr>
          </w:p>
        </w:tc>
      </w:tr>
      <w:tr w:rsidR="002B2A0D" w:rsidRPr="00420CB0" w14:paraId="3892BF0D"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5E2DA6D"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3AE2347C"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3043BF6" w14:textId="77777777" w:rsidR="002B2A0D" w:rsidRPr="00420CB0" w:rsidRDefault="002B2A0D" w:rsidP="00CD0CD8">
            <w:pPr>
              <w:pStyle w:val="TAC"/>
              <w:rPr>
                <w:rFonts w:cs="Arial"/>
              </w:rPr>
            </w:pPr>
            <w:r w:rsidRPr="00420CB0">
              <w:rPr>
                <w:rFonts w:cs="Arial"/>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9DA58F" w14:textId="44FFAEF5" w:rsidR="002B2A0D" w:rsidRPr="00420CB0" w:rsidRDefault="002B2A0D" w:rsidP="00BA01AF">
            <w:pPr>
              <w:pStyle w:val="TAC"/>
              <w:rPr>
                <w:rFonts w:cs="Arial"/>
              </w:rPr>
            </w:pPr>
            <w:r w:rsidRPr="00420CB0">
              <w:rPr>
                <w:rFonts w:cs="Arial"/>
              </w:rPr>
              <w:t>9-80</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9E553FD"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DD3E01D" w14:textId="77777777" w:rsidR="002B2A0D" w:rsidRPr="00420CB0" w:rsidRDefault="002B2A0D" w:rsidP="00CD0CD8">
            <w:pPr>
              <w:pStyle w:val="TAC"/>
              <w:rPr>
                <w:rFonts w:cs="Arial"/>
              </w:rPr>
            </w:pPr>
            <w:r w:rsidRPr="00420CB0">
              <w:rPr>
                <w:rFonts w:cs="Arial"/>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496BCA" w14:textId="77777777" w:rsidR="002B2A0D" w:rsidRPr="00420CB0" w:rsidRDefault="002B2A0D" w:rsidP="00CD0CD8">
            <w:pPr>
              <w:pStyle w:val="TAC"/>
              <w:rPr>
                <w:rFonts w:cs="Arial"/>
              </w:rPr>
            </w:pPr>
            <w:r w:rsidRPr="00420CB0">
              <w:rPr>
                <w:rFonts w:cs="Arial"/>
              </w:rPr>
              <w:t>2</w:t>
            </w:r>
          </w:p>
        </w:tc>
        <w:tc>
          <w:tcPr>
            <w:tcW w:w="759" w:type="dxa"/>
            <w:tcBorders>
              <w:top w:val="single" w:sz="2" w:space="0" w:color="auto"/>
              <w:left w:val="single" w:sz="2" w:space="0" w:color="auto"/>
              <w:bottom w:val="single" w:sz="2" w:space="0" w:color="auto"/>
              <w:right w:val="single" w:sz="4" w:space="0" w:color="auto"/>
            </w:tcBorders>
            <w:vAlign w:val="center"/>
          </w:tcPr>
          <w:p w14:paraId="5FB8E126"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52A2548E" w14:textId="77777777" w:rsidR="002B2A0D" w:rsidRPr="00420CB0" w:rsidRDefault="002B2A0D" w:rsidP="00CD0CD8">
            <w:pPr>
              <w:pStyle w:val="TAC"/>
              <w:rPr>
                <w:rFonts w:cs="Arial"/>
              </w:rPr>
            </w:pPr>
          </w:p>
        </w:tc>
      </w:tr>
      <w:tr w:rsidR="002B2A0D" w:rsidRPr="00420CB0" w14:paraId="00C40B6A"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70B82C0A"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647E5F10"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9A35D0A" w14:textId="77777777" w:rsidR="002B2A0D" w:rsidRDefault="002B2A0D" w:rsidP="00CD0CD8">
            <w:pPr>
              <w:pStyle w:val="TAC"/>
              <w:rPr>
                <w:rFonts w:cs="Arial"/>
                <w:strike/>
                <w:color w:val="FF0000"/>
              </w:rPr>
            </w:pPr>
            <w:r w:rsidRPr="00EB18BB">
              <w:rPr>
                <w:rFonts w:cs="Arial"/>
                <w:strike/>
                <w:color w:val="FF0000"/>
              </w:rPr>
              <w:t>13-40</w:t>
            </w:r>
          </w:p>
          <w:p w14:paraId="5F11C426" w14:textId="4311D8FB" w:rsidR="00EB18BB" w:rsidRPr="00EB18BB" w:rsidRDefault="00EB18BB" w:rsidP="00CD0CD8">
            <w:pPr>
              <w:pStyle w:val="TAC"/>
              <w:rPr>
                <w:rFonts w:cs="Arial"/>
                <w:strike/>
              </w:rPr>
            </w:pPr>
            <w:r w:rsidRPr="00EB18BB">
              <w:rPr>
                <w:rFonts w:cs="Arial"/>
                <w:color w:val="FF0000"/>
              </w:rPr>
              <w:t>26-40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94F2CF" w14:textId="1FE7D648" w:rsidR="002B2A0D" w:rsidRPr="00420CB0" w:rsidRDefault="002B2A0D" w:rsidP="00BA01AF">
            <w:pPr>
              <w:pStyle w:val="TAC"/>
              <w:rPr>
                <w:rFonts w:cs="Arial"/>
              </w:rPr>
            </w:pPr>
            <w:r w:rsidRPr="00420CB0">
              <w:rPr>
                <w:rFonts w:cs="Arial"/>
              </w:rPr>
              <w:t>72-99</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733C4EC"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8163D6B" w14:textId="77777777" w:rsidR="002B2A0D" w:rsidRPr="00420CB0" w:rsidRDefault="002B2A0D" w:rsidP="00CD0CD8">
            <w:pPr>
              <w:pStyle w:val="TAC"/>
              <w:rPr>
                <w:rFonts w:cs="Arial"/>
              </w:rPr>
            </w:pPr>
            <w:r w:rsidRPr="00420CB0">
              <w:rPr>
                <w:rFonts w:cs="Arial"/>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83F07BD" w14:textId="77777777" w:rsidR="002B2A0D" w:rsidRPr="00420CB0" w:rsidRDefault="002B2A0D" w:rsidP="00CD0CD8">
            <w:pPr>
              <w:pStyle w:val="TAC"/>
              <w:rPr>
                <w:rFonts w:cs="Arial"/>
              </w:rPr>
            </w:pPr>
            <w:r w:rsidRPr="00420CB0">
              <w:rPr>
                <w:rFonts w:cs="Arial"/>
              </w:rPr>
              <w:t>2</w:t>
            </w:r>
          </w:p>
        </w:tc>
        <w:tc>
          <w:tcPr>
            <w:tcW w:w="759" w:type="dxa"/>
            <w:tcBorders>
              <w:top w:val="single" w:sz="2" w:space="0" w:color="auto"/>
              <w:left w:val="single" w:sz="2" w:space="0" w:color="auto"/>
              <w:bottom w:val="single" w:sz="2" w:space="0" w:color="auto"/>
              <w:right w:val="single" w:sz="4" w:space="0" w:color="auto"/>
            </w:tcBorders>
            <w:vAlign w:val="center"/>
          </w:tcPr>
          <w:p w14:paraId="3518BDA5"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11303092" w14:textId="77777777" w:rsidR="002B2A0D" w:rsidRPr="00420CB0" w:rsidRDefault="002B2A0D" w:rsidP="00CD0CD8">
            <w:pPr>
              <w:pStyle w:val="TAC"/>
              <w:rPr>
                <w:rFonts w:cs="Arial"/>
              </w:rPr>
            </w:pPr>
          </w:p>
        </w:tc>
      </w:tr>
      <w:tr w:rsidR="002B2A0D" w:rsidRPr="00420CB0" w14:paraId="12CA96B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7BF681B9"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3ADB9A75"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6600184" w14:textId="77777777" w:rsidR="002B2A0D" w:rsidRPr="00EB18BB" w:rsidRDefault="002B2A0D" w:rsidP="00CD0CD8">
            <w:pPr>
              <w:pStyle w:val="TAC"/>
              <w:rPr>
                <w:rFonts w:cs="Arial"/>
                <w:strike/>
                <w:color w:val="FF0000"/>
              </w:rPr>
            </w:pPr>
            <w:r w:rsidRPr="00EB18BB">
              <w:rPr>
                <w:rFonts w:cs="Arial"/>
                <w:strike/>
                <w:color w:val="FF0000"/>
              </w:rPr>
              <w:t xml:space="preserve">28-55 </w:t>
            </w:r>
          </w:p>
          <w:p w14:paraId="15C1504D" w14:textId="67F96B0D" w:rsidR="00EB18BB" w:rsidRPr="00420CB0" w:rsidRDefault="00EB18BB" w:rsidP="00CD0CD8">
            <w:pPr>
              <w:pStyle w:val="TAC"/>
              <w:rPr>
                <w:rFonts w:cs="Arial"/>
              </w:rPr>
            </w:pPr>
            <w:r>
              <w:rPr>
                <w:rFonts w:cs="Arial"/>
                <w:color w:val="FF0000"/>
              </w:rPr>
              <w:t>41</w:t>
            </w:r>
            <w:r w:rsidRPr="00EB18BB">
              <w:rPr>
                <w:rFonts w:cs="Arial"/>
                <w:color w:val="FF0000"/>
              </w:rPr>
              <w:t>-55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B267E0" w14:textId="506E59F2" w:rsidR="002B2A0D" w:rsidRPr="00420CB0" w:rsidRDefault="002B2A0D" w:rsidP="00BA01AF">
            <w:pPr>
              <w:pStyle w:val="TAC"/>
              <w:rPr>
                <w:rFonts w:cs="Arial"/>
              </w:rPr>
            </w:pPr>
            <w:r w:rsidRPr="00420CB0">
              <w:rPr>
                <w:rFonts w:cs="Arial"/>
              </w:rPr>
              <w:t>62-99</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F47B65F"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D2C249E" w14:textId="77777777" w:rsidR="002B2A0D" w:rsidRPr="00420CB0" w:rsidRDefault="002B2A0D" w:rsidP="00CD0CD8">
            <w:pPr>
              <w:pStyle w:val="TAC"/>
              <w:rPr>
                <w:rFonts w:cs="Arial"/>
              </w:rPr>
            </w:pPr>
            <w:r w:rsidRPr="00420CB0">
              <w:rPr>
                <w:rFonts w:cs="Arial"/>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1858D86" w14:textId="77777777" w:rsidR="002B2A0D" w:rsidRPr="00420CB0" w:rsidRDefault="002B2A0D" w:rsidP="00CD0CD8">
            <w:pPr>
              <w:pStyle w:val="TAC"/>
              <w:rPr>
                <w:rFonts w:cs="Arial"/>
              </w:rPr>
            </w:pPr>
            <w:r w:rsidRPr="00420CB0">
              <w:rPr>
                <w:rFonts w:cs="Arial"/>
              </w:rPr>
              <w:t>2</w:t>
            </w:r>
          </w:p>
        </w:tc>
        <w:tc>
          <w:tcPr>
            <w:tcW w:w="759" w:type="dxa"/>
            <w:tcBorders>
              <w:top w:val="single" w:sz="2" w:space="0" w:color="auto"/>
              <w:left w:val="single" w:sz="2" w:space="0" w:color="auto"/>
              <w:bottom w:val="single" w:sz="2" w:space="0" w:color="auto"/>
              <w:right w:val="single" w:sz="4" w:space="0" w:color="auto"/>
            </w:tcBorders>
            <w:vAlign w:val="center"/>
          </w:tcPr>
          <w:p w14:paraId="5B933C7F"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3A84C6C7" w14:textId="77777777" w:rsidR="002B2A0D" w:rsidRPr="00420CB0" w:rsidRDefault="002B2A0D" w:rsidP="00CD0CD8">
            <w:pPr>
              <w:pStyle w:val="TAC"/>
              <w:rPr>
                <w:rFonts w:cs="Arial"/>
              </w:rPr>
            </w:pPr>
          </w:p>
        </w:tc>
      </w:tr>
      <w:tr w:rsidR="002B2A0D" w:rsidRPr="00420CB0" w14:paraId="0B1F8C31"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0103A1FA"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0369A49A"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96C94D1" w14:textId="77777777" w:rsidR="002B2A0D" w:rsidRDefault="002B2A0D" w:rsidP="00CD0CD8">
            <w:pPr>
              <w:pStyle w:val="TAC"/>
              <w:rPr>
                <w:rFonts w:cs="Arial"/>
                <w:strike/>
                <w:color w:val="FF0000"/>
              </w:rPr>
            </w:pPr>
            <w:r w:rsidRPr="00922A5C">
              <w:rPr>
                <w:rFonts w:cs="Arial"/>
                <w:strike/>
                <w:color w:val="FF0000"/>
              </w:rPr>
              <w:t>0-25</w:t>
            </w:r>
          </w:p>
          <w:p w14:paraId="06DC64F1" w14:textId="653FFA82" w:rsidR="00922A5C" w:rsidRPr="00922A5C" w:rsidRDefault="00922A5C" w:rsidP="00CD0CD8">
            <w:pPr>
              <w:pStyle w:val="TAC"/>
              <w:rPr>
                <w:rFonts w:cs="Arial"/>
                <w:strike/>
              </w:rPr>
            </w:pPr>
            <w:r w:rsidRPr="00922A5C">
              <w:rPr>
                <w:rFonts w:cs="Arial"/>
                <w:color w:val="FF0000"/>
              </w:rPr>
              <w:t>2-</w:t>
            </w:r>
            <w:r w:rsidR="0075352E">
              <w:rPr>
                <w:rFonts w:cs="Arial"/>
                <w:color w:val="FF0000"/>
              </w:rPr>
              <w:t>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092D4EE" w14:textId="49FBDB0E" w:rsidR="002B2A0D" w:rsidRPr="00420CB0" w:rsidRDefault="002B2A0D" w:rsidP="00BA01AF">
            <w:pPr>
              <w:pStyle w:val="TAC"/>
              <w:rPr>
                <w:rFonts w:cs="Arial"/>
              </w:rPr>
            </w:pPr>
            <w:r w:rsidRPr="00420CB0">
              <w:rPr>
                <w:rFonts w:cs="Arial"/>
              </w:rPr>
              <w:t>26-39</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BFFACB7"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A91C4DE" w14:textId="77777777" w:rsidR="002B2A0D" w:rsidRPr="00420CB0" w:rsidRDefault="002B2A0D" w:rsidP="00CD0CD8">
            <w:pPr>
              <w:pStyle w:val="TAC"/>
              <w:rPr>
                <w:rFonts w:cs="Arial"/>
              </w:rPr>
            </w:pPr>
            <w:r w:rsidRPr="00420CB0">
              <w:rPr>
                <w:rFonts w:cs="Arial"/>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53A5111" w14:textId="77777777" w:rsidR="002B2A0D" w:rsidRPr="00420CB0" w:rsidRDefault="002B2A0D" w:rsidP="00CD0CD8">
            <w:pPr>
              <w:pStyle w:val="TAC"/>
              <w:rPr>
                <w:rFonts w:cs="Arial"/>
              </w:rPr>
            </w:pPr>
            <w:r w:rsidRPr="00420CB0">
              <w:rPr>
                <w:rFonts w:cs="Arial"/>
              </w:rPr>
              <w:t>1</w:t>
            </w:r>
          </w:p>
        </w:tc>
        <w:tc>
          <w:tcPr>
            <w:tcW w:w="759" w:type="dxa"/>
            <w:tcBorders>
              <w:top w:val="single" w:sz="2" w:space="0" w:color="auto"/>
              <w:left w:val="single" w:sz="2" w:space="0" w:color="auto"/>
              <w:bottom w:val="single" w:sz="2" w:space="0" w:color="auto"/>
              <w:right w:val="single" w:sz="4" w:space="0" w:color="auto"/>
            </w:tcBorders>
            <w:vAlign w:val="center"/>
          </w:tcPr>
          <w:p w14:paraId="1944B98B"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7C8EBE18" w14:textId="77777777" w:rsidR="002B2A0D" w:rsidRPr="00420CB0" w:rsidRDefault="002B2A0D" w:rsidP="00CD0CD8">
            <w:pPr>
              <w:pStyle w:val="TAC"/>
              <w:rPr>
                <w:rFonts w:cs="Arial"/>
              </w:rPr>
            </w:pPr>
          </w:p>
        </w:tc>
      </w:tr>
      <w:tr w:rsidR="002B2A0D" w:rsidRPr="00420CB0" w14:paraId="62F015D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5451F5D0"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67500760"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F8157C8" w14:textId="77777777" w:rsidR="002B2A0D" w:rsidRPr="00033D54" w:rsidRDefault="002B2A0D" w:rsidP="00CD0CD8">
            <w:pPr>
              <w:pStyle w:val="TAC"/>
              <w:rPr>
                <w:rFonts w:cs="Arial"/>
                <w:strike/>
                <w:color w:val="FF0000"/>
              </w:rPr>
            </w:pPr>
            <w:r w:rsidRPr="00033D54">
              <w:rPr>
                <w:rFonts w:cs="Arial"/>
                <w:strike/>
                <w:color w:val="FF0000"/>
              </w:rPr>
              <w:t>0-25</w:t>
            </w:r>
          </w:p>
          <w:p w14:paraId="0437CD6A" w14:textId="6990F085" w:rsidR="00033D54" w:rsidRPr="00420CB0" w:rsidRDefault="00033D54" w:rsidP="00CD0CD8">
            <w:pPr>
              <w:pStyle w:val="TAC"/>
              <w:rPr>
                <w:rFonts w:cs="Arial"/>
              </w:rPr>
            </w:pPr>
            <w:r w:rsidRPr="00CD620D">
              <w:rPr>
                <w:rFonts w:cs="Arial"/>
                <w:color w:val="FF0000"/>
              </w:rPr>
              <w:t>0-14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CFFF52" w14:textId="77777777" w:rsidR="002B2A0D" w:rsidRPr="00420CB0" w:rsidRDefault="002B2A0D" w:rsidP="00CD0CD8">
            <w:pPr>
              <w:pStyle w:val="TAC"/>
              <w:rPr>
                <w:rFonts w:cs="Arial"/>
              </w:rPr>
            </w:pPr>
            <w:r w:rsidRPr="00420CB0">
              <w:rPr>
                <w:rFonts w:cs="Arial"/>
              </w:rPr>
              <w:t>9-25</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2582E640" w14:textId="77777777" w:rsidR="002B2A0D" w:rsidRPr="00896905" w:rsidRDefault="002B2A0D" w:rsidP="00CD0CD8">
            <w:pPr>
              <w:pStyle w:val="TAC"/>
              <w:rPr>
                <w:rFonts w:cs="Arial"/>
                <w:strike/>
              </w:rPr>
            </w:pPr>
            <w:r w:rsidRPr="00896905">
              <w:rPr>
                <w:rFonts w:cs="Arial"/>
                <w:strike/>
                <w:color w:val="FF0000"/>
              </w:rPr>
              <w:t>&lt;=47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9C7E9A9" w14:textId="626F4F0D" w:rsidR="002B2A0D" w:rsidRPr="00420CB0" w:rsidRDefault="00CD620D" w:rsidP="00CD0CD8">
            <w:pPr>
              <w:pStyle w:val="TAC"/>
              <w:rPr>
                <w:rFonts w:cs="Arial"/>
              </w:rPr>
            </w:pPr>
            <w:r w:rsidRPr="00CD620D">
              <w:rPr>
                <w:rFonts w:cs="Arial"/>
                <w:strike/>
                <w:color w:val="FF0000"/>
              </w:rPr>
              <w:t xml:space="preserve">1 </w:t>
            </w:r>
            <w:r w:rsidRPr="00CD620D">
              <w:rPr>
                <w:rFonts w:cs="Arial"/>
                <w:color w:val="FF0000"/>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55BCC03" w14:textId="27C1E60B" w:rsidR="002B2A0D" w:rsidRPr="00420CB0" w:rsidRDefault="002B2A0D" w:rsidP="00CD0CD8">
            <w:pPr>
              <w:pStyle w:val="TAC"/>
              <w:rPr>
                <w:rFonts w:cs="Arial"/>
              </w:rPr>
            </w:pPr>
            <w:r w:rsidRPr="00CD620D">
              <w:rPr>
                <w:rFonts w:cs="Arial"/>
                <w:strike/>
                <w:color w:val="FF0000"/>
              </w:rPr>
              <w:t>1</w:t>
            </w:r>
            <w:r w:rsidR="00CD620D" w:rsidRPr="00CD620D">
              <w:rPr>
                <w:rFonts w:cs="Arial"/>
                <w:strike/>
                <w:color w:val="FF0000"/>
              </w:rPr>
              <w:t xml:space="preserve"> </w:t>
            </w:r>
            <w:r w:rsidR="00CD620D" w:rsidRPr="00CD620D">
              <w:rPr>
                <w:rFonts w:cs="Arial"/>
                <w:color w:val="FF0000"/>
              </w:rPr>
              <w:t>1.5</w:t>
            </w:r>
          </w:p>
        </w:tc>
        <w:tc>
          <w:tcPr>
            <w:tcW w:w="759" w:type="dxa"/>
            <w:tcBorders>
              <w:top w:val="single" w:sz="2" w:space="0" w:color="auto"/>
              <w:left w:val="single" w:sz="2" w:space="0" w:color="auto"/>
              <w:bottom w:val="single" w:sz="2" w:space="0" w:color="auto"/>
              <w:right w:val="single" w:sz="4" w:space="0" w:color="auto"/>
            </w:tcBorders>
            <w:vAlign w:val="center"/>
          </w:tcPr>
          <w:p w14:paraId="5DAE8434" w14:textId="703F0C39" w:rsidR="002B2A0D" w:rsidRPr="00420CB0" w:rsidRDefault="00CD620D" w:rsidP="00CD0CD8">
            <w:pPr>
              <w:pStyle w:val="TAC"/>
              <w:rPr>
                <w:rFonts w:cs="Arial"/>
              </w:rPr>
            </w:pPr>
            <w:r w:rsidRPr="00CD620D">
              <w:rPr>
                <w:rFonts w:cs="Arial"/>
                <w:strike/>
                <w:color w:val="FF0000"/>
              </w:rPr>
              <w:t xml:space="preserve">1 </w:t>
            </w:r>
            <w:r w:rsidRPr="00CD620D">
              <w:rPr>
                <w:rFonts w:cs="Arial"/>
                <w:color w:val="FF0000"/>
              </w:rPr>
              <w:t>1.5</w:t>
            </w:r>
          </w:p>
        </w:tc>
        <w:tc>
          <w:tcPr>
            <w:tcW w:w="783" w:type="dxa"/>
            <w:vMerge/>
            <w:tcBorders>
              <w:left w:val="single" w:sz="4" w:space="0" w:color="auto"/>
              <w:bottom w:val="single" w:sz="4" w:space="0" w:color="auto"/>
              <w:right w:val="single" w:sz="4" w:space="0" w:color="auto"/>
            </w:tcBorders>
            <w:vAlign w:val="center"/>
          </w:tcPr>
          <w:p w14:paraId="0B129523" w14:textId="77777777" w:rsidR="002B2A0D" w:rsidRPr="00420CB0" w:rsidRDefault="002B2A0D" w:rsidP="00CD0CD8">
            <w:pPr>
              <w:pStyle w:val="TAC"/>
              <w:rPr>
                <w:rFonts w:cs="Arial"/>
              </w:rPr>
            </w:pPr>
          </w:p>
        </w:tc>
      </w:tr>
      <w:tr w:rsidR="002B2A0D" w:rsidRPr="00420CB0" w14:paraId="2210AF85"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2F81ABF3" w14:textId="77777777" w:rsidR="002B2A0D" w:rsidRPr="00420CB0" w:rsidRDefault="002B2A0D" w:rsidP="00CD0CD8">
            <w:pPr>
              <w:spacing w:after="0"/>
              <w:rPr>
                <w:rFonts w:ascii="Arial" w:hAnsi="Arial" w:cs="Arial"/>
                <w:sz w:val="18"/>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1CAE4586" w14:textId="77777777" w:rsidR="002B2A0D" w:rsidRPr="00420CB0" w:rsidRDefault="002B2A0D" w:rsidP="00CD0CD8">
            <w:pPr>
              <w:spacing w:after="0"/>
              <w:jc w:val="center"/>
              <w:rPr>
                <w:rFonts w:ascii="Arial" w:hAnsi="Arial" w:cs="Arial"/>
                <w:sz w:val="18"/>
                <w:szCs w:val="18"/>
              </w:rPr>
            </w:pPr>
            <w:r w:rsidRPr="00420CB0">
              <w:rPr>
                <w:rFonts w:ascii="Arial" w:hAnsi="Arial" w:cs="Arial"/>
                <w:sz w:val="18"/>
                <w:szCs w:val="18"/>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981B9EE" w14:textId="77777777" w:rsidR="002B2A0D" w:rsidRPr="00DE2B93" w:rsidRDefault="002B2A0D" w:rsidP="00CD0CD8">
            <w:pPr>
              <w:pStyle w:val="TAC"/>
              <w:rPr>
                <w:rFonts w:cs="Arial"/>
                <w:strike/>
                <w:color w:val="FF0000"/>
              </w:rPr>
            </w:pPr>
            <w:r w:rsidRPr="00DE2B93">
              <w:rPr>
                <w:rFonts w:cs="Arial"/>
                <w:strike/>
                <w:color w:val="FF0000"/>
              </w:rPr>
              <w:t>0-10</w:t>
            </w:r>
          </w:p>
          <w:p w14:paraId="64ADDAA7" w14:textId="4E4718BD" w:rsidR="00DE2B93" w:rsidRPr="00420CB0" w:rsidRDefault="00DE2B93" w:rsidP="00CD0CD8">
            <w:pPr>
              <w:pStyle w:val="TAC"/>
              <w:rPr>
                <w:rFonts w:cs="Arial"/>
              </w:rPr>
            </w:pPr>
            <w:r w:rsidRPr="00DE2B93">
              <w:rPr>
                <w:rFonts w:cs="Arial"/>
                <w:color w:val="FF0000"/>
              </w:rPr>
              <w:t>0-17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CAA229D" w14:textId="77777777" w:rsidR="002B2A0D" w:rsidRPr="00420CB0" w:rsidRDefault="002B2A0D" w:rsidP="00CD0CD8">
            <w:pPr>
              <w:pStyle w:val="TAC"/>
              <w:rPr>
                <w:rFonts w:cs="Arial"/>
              </w:rPr>
            </w:pPr>
            <w:r w:rsidRPr="00420CB0">
              <w:rPr>
                <w:rFonts w:cs="Arial"/>
              </w:rPr>
              <w:t>100-125</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25FEDB18"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D27FD83" w14:textId="77777777" w:rsidR="002B2A0D" w:rsidRPr="00420CB0" w:rsidRDefault="002B2A0D" w:rsidP="00CD0CD8">
            <w:pPr>
              <w:pStyle w:val="TAC"/>
              <w:rPr>
                <w:rFonts w:cs="Arial"/>
              </w:rPr>
            </w:pPr>
            <w:r w:rsidRPr="00420CB0">
              <w:rPr>
                <w:rFonts w:cs="Arial"/>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235639B" w14:textId="77777777" w:rsidR="002B2A0D" w:rsidRPr="00420CB0" w:rsidRDefault="002B2A0D" w:rsidP="00CD0CD8">
            <w:pPr>
              <w:pStyle w:val="TAC"/>
              <w:rPr>
                <w:rFonts w:cs="Arial"/>
              </w:rPr>
            </w:pPr>
            <w:r w:rsidRPr="00420CB0">
              <w:rPr>
                <w:rFonts w:cs="Arial"/>
              </w:rPr>
              <w:t>2</w:t>
            </w:r>
          </w:p>
        </w:tc>
        <w:tc>
          <w:tcPr>
            <w:tcW w:w="759" w:type="dxa"/>
            <w:tcBorders>
              <w:top w:val="single" w:sz="2" w:space="0" w:color="auto"/>
              <w:left w:val="single" w:sz="2" w:space="0" w:color="auto"/>
              <w:bottom w:val="single" w:sz="2" w:space="0" w:color="auto"/>
              <w:right w:val="single" w:sz="2" w:space="0" w:color="auto"/>
            </w:tcBorders>
            <w:vAlign w:val="center"/>
          </w:tcPr>
          <w:p w14:paraId="153B030F" w14:textId="77777777" w:rsidR="002B2A0D" w:rsidRPr="00420CB0" w:rsidRDefault="002B2A0D" w:rsidP="00CD0CD8">
            <w:pPr>
              <w:pStyle w:val="TAC"/>
              <w:rPr>
                <w:rFonts w:cs="Arial"/>
              </w:rPr>
            </w:pPr>
            <w:r w:rsidRPr="00420CB0">
              <w:rPr>
                <w:rFonts w:cs="Arial"/>
              </w:rPr>
              <w:t>1.5</w:t>
            </w:r>
          </w:p>
        </w:tc>
        <w:tc>
          <w:tcPr>
            <w:tcW w:w="783" w:type="dxa"/>
            <w:tcBorders>
              <w:top w:val="single" w:sz="4" w:space="0" w:color="auto"/>
              <w:left w:val="single" w:sz="2" w:space="0" w:color="auto"/>
              <w:bottom w:val="single" w:sz="6" w:space="0" w:color="auto"/>
              <w:right w:val="single" w:sz="4" w:space="0" w:color="auto"/>
            </w:tcBorders>
            <w:vAlign w:val="center"/>
          </w:tcPr>
          <w:p w14:paraId="13F11072" w14:textId="77777777" w:rsidR="002B2A0D" w:rsidRPr="00420CB0" w:rsidRDefault="002B2A0D" w:rsidP="00CD0CD8">
            <w:pPr>
              <w:pStyle w:val="TAC"/>
              <w:rPr>
                <w:rFonts w:cs="Arial"/>
              </w:rPr>
            </w:pPr>
            <w:r w:rsidRPr="00420CB0">
              <w:rPr>
                <w:rFonts w:cs="Arial"/>
              </w:rPr>
              <w:t>1</w:t>
            </w:r>
          </w:p>
        </w:tc>
      </w:tr>
      <w:tr w:rsidR="002B2A0D" w:rsidRPr="00420CB0" w14:paraId="5EA9D948"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752A4D71"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72E9D6DE"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FE4F55E" w14:textId="77777777" w:rsidR="002B2A0D" w:rsidRPr="00420CB0" w:rsidRDefault="002B2A0D" w:rsidP="00CD0CD8">
            <w:pPr>
              <w:pStyle w:val="TAC"/>
              <w:rPr>
                <w:rFonts w:cs="Arial"/>
              </w:rPr>
            </w:pPr>
            <w:r w:rsidRPr="00420CB0">
              <w:rPr>
                <w:rFonts w:cs="Arial"/>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5CE38" w14:textId="77777777" w:rsidR="002B2A0D" w:rsidRPr="00420CB0" w:rsidRDefault="002B2A0D" w:rsidP="00CD0CD8">
            <w:pPr>
              <w:pStyle w:val="TAC"/>
              <w:rPr>
                <w:rFonts w:cs="Arial"/>
              </w:rPr>
            </w:pPr>
            <w:r w:rsidRPr="00420CB0">
              <w:rPr>
                <w:rFonts w:cs="Arial"/>
              </w:rPr>
              <w:t>1-8</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CE52797" w14:textId="77777777" w:rsidR="002B2A0D" w:rsidRPr="003628CB" w:rsidRDefault="002B2A0D" w:rsidP="00CD0CD8">
            <w:pPr>
              <w:pStyle w:val="TAC"/>
              <w:rPr>
                <w:rFonts w:cs="Arial"/>
                <w:strike/>
              </w:rPr>
            </w:pPr>
            <w:r w:rsidRPr="003628CB">
              <w:rPr>
                <w:rFonts w:cs="Arial"/>
                <w:strike/>
                <w:color w:val="FF0000"/>
              </w:rPr>
              <w:t>&lt;=20</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E2C9F40" w14:textId="77777777" w:rsidR="002B2A0D" w:rsidRPr="00420CB0" w:rsidRDefault="002B2A0D" w:rsidP="00CD0CD8">
            <w:pPr>
              <w:pStyle w:val="TAC"/>
              <w:rPr>
                <w:rFonts w:cs="Arial"/>
              </w:rPr>
            </w:pPr>
            <w:r w:rsidRPr="00420CB0">
              <w:rPr>
                <w:rFonts w:cs="Arial"/>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0E63A75" w14:textId="77777777" w:rsidR="002B2A0D" w:rsidRPr="00420CB0" w:rsidRDefault="002B2A0D" w:rsidP="00CD0CD8">
            <w:pPr>
              <w:pStyle w:val="TAC"/>
              <w:rPr>
                <w:rFonts w:cs="Arial"/>
              </w:rPr>
            </w:pPr>
            <w:r w:rsidRPr="00420CB0">
              <w:rPr>
                <w:rFonts w:cs="Arial"/>
              </w:rPr>
              <w:t>2</w:t>
            </w:r>
          </w:p>
        </w:tc>
        <w:tc>
          <w:tcPr>
            <w:tcW w:w="759" w:type="dxa"/>
            <w:tcBorders>
              <w:top w:val="single" w:sz="2" w:space="0" w:color="auto"/>
              <w:left w:val="single" w:sz="2" w:space="0" w:color="auto"/>
              <w:bottom w:val="single" w:sz="2" w:space="0" w:color="auto"/>
              <w:right w:val="single" w:sz="2" w:space="0" w:color="auto"/>
            </w:tcBorders>
            <w:vAlign w:val="center"/>
          </w:tcPr>
          <w:p w14:paraId="2B5D7D09" w14:textId="77777777" w:rsidR="002B2A0D" w:rsidRPr="00420CB0" w:rsidRDefault="002B2A0D" w:rsidP="00CD0CD8">
            <w:pPr>
              <w:pStyle w:val="TAC"/>
              <w:rPr>
                <w:rFonts w:cs="Arial"/>
              </w:rPr>
            </w:pPr>
            <w:r w:rsidRPr="00420CB0">
              <w:rPr>
                <w:rFonts w:cs="Arial"/>
              </w:rPr>
              <w:t>1</w:t>
            </w:r>
          </w:p>
        </w:tc>
        <w:tc>
          <w:tcPr>
            <w:tcW w:w="783" w:type="dxa"/>
            <w:tcBorders>
              <w:left w:val="single" w:sz="2" w:space="0" w:color="auto"/>
              <w:bottom w:val="single" w:sz="4" w:space="0" w:color="auto"/>
              <w:right w:val="single" w:sz="4" w:space="0" w:color="auto"/>
            </w:tcBorders>
            <w:vAlign w:val="center"/>
          </w:tcPr>
          <w:p w14:paraId="3C9296A4" w14:textId="77777777" w:rsidR="002B2A0D" w:rsidRPr="00420CB0" w:rsidRDefault="002B2A0D" w:rsidP="00CD0CD8">
            <w:pPr>
              <w:pStyle w:val="TAC"/>
              <w:rPr>
                <w:rFonts w:cs="Arial"/>
              </w:rPr>
            </w:pPr>
            <w:r w:rsidRPr="00420CB0">
              <w:rPr>
                <w:rFonts w:cs="Arial"/>
              </w:rPr>
              <w:t>1</w:t>
            </w:r>
          </w:p>
        </w:tc>
      </w:tr>
      <w:tr w:rsidR="002B2A0D" w:rsidRPr="00420CB0" w14:paraId="230525EE"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50198D7"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19514959"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E779B9E" w14:textId="77777777" w:rsidR="002B2A0D" w:rsidRPr="00420CB0" w:rsidRDefault="002B2A0D" w:rsidP="00CD0CD8">
            <w:pPr>
              <w:pStyle w:val="TAC"/>
              <w:rPr>
                <w:rFonts w:cs="Arial"/>
              </w:rPr>
            </w:pPr>
            <w:r w:rsidRPr="00420CB0">
              <w:rPr>
                <w:rFonts w:cs="Arial"/>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69C3BB5" w14:textId="5E0F81B3" w:rsidR="002B2A0D" w:rsidRPr="00420CB0" w:rsidRDefault="002B2A0D" w:rsidP="00BA01AF">
            <w:pPr>
              <w:pStyle w:val="TAC"/>
              <w:rPr>
                <w:rFonts w:cs="Arial"/>
              </w:rPr>
            </w:pPr>
            <w:r w:rsidRPr="00420CB0">
              <w:rPr>
                <w:rFonts w:cs="Arial"/>
              </w:rPr>
              <w:t xml:space="preserve">65-99 </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2AB5051"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1350ACA" w14:textId="77777777" w:rsidR="002B2A0D" w:rsidRPr="00420CB0" w:rsidRDefault="002B2A0D" w:rsidP="00CD0CD8">
            <w:pPr>
              <w:pStyle w:val="TAC"/>
              <w:rPr>
                <w:rFonts w:cs="Arial"/>
              </w:rPr>
            </w:pPr>
            <w:r w:rsidRPr="00420CB0">
              <w:rPr>
                <w:rFonts w:cs="Arial"/>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AEBDFA5" w14:textId="77777777" w:rsidR="002B2A0D" w:rsidRPr="00420CB0" w:rsidRDefault="002B2A0D" w:rsidP="00CD0CD8">
            <w:pPr>
              <w:pStyle w:val="TAC"/>
              <w:rPr>
                <w:rFonts w:cs="Arial"/>
              </w:rPr>
            </w:pPr>
            <w:r w:rsidRPr="00420CB0">
              <w:rPr>
                <w:rFonts w:cs="Arial"/>
              </w:rPr>
              <w:t>1</w:t>
            </w:r>
          </w:p>
        </w:tc>
        <w:tc>
          <w:tcPr>
            <w:tcW w:w="759" w:type="dxa"/>
            <w:tcBorders>
              <w:top w:val="single" w:sz="2" w:space="0" w:color="auto"/>
              <w:left w:val="single" w:sz="2" w:space="0" w:color="auto"/>
              <w:bottom w:val="single" w:sz="2" w:space="0" w:color="auto"/>
              <w:right w:val="single" w:sz="4" w:space="0" w:color="auto"/>
            </w:tcBorders>
            <w:vAlign w:val="center"/>
          </w:tcPr>
          <w:p w14:paraId="65EF84F2" w14:textId="77777777" w:rsidR="002B2A0D" w:rsidRPr="00420CB0" w:rsidRDefault="002B2A0D" w:rsidP="00CD0CD8">
            <w:pPr>
              <w:pStyle w:val="TAC"/>
              <w:rPr>
                <w:rFonts w:cs="Arial"/>
              </w:rPr>
            </w:pPr>
            <w:r w:rsidRPr="00420CB0">
              <w:rPr>
                <w:rFonts w:cs="Arial"/>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30CC271C" w14:textId="77777777" w:rsidR="002B2A0D" w:rsidRPr="00420CB0" w:rsidRDefault="002B2A0D" w:rsidP="00CD0CD8">
            <w:pPr>
              <w:pStyle w:val="TAC"/>
              <w:rPr>
                <w:rFonts w:cs="Arial"/>
              </w:rPr>
            </w:pPr>
            <w:r w:rsidRPr="00420CB0">
              <w:rPr>
                <w:rFonts w:cs="Arial"/>
              </w:rPr>
              <w:t>N/A</w:t>
            </w:r>
          </w:p>
        </w:tc>
      </w:tr>
      <w:tr w:rsidR="002B2A0D" w:rsidRPr="00420CB0" w14:paraId="120E4E8A"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78CDD40"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1210A629"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3C3386E" w14:textId="77777777" w:rsidR="002B2A0D" w:rsidRPr="00420CB0" w:rsidRDefault="002B2A0D" w:rsidP="00CD0CD8">
            <w:pPr>
              <w:pStyle w:val="TAC"/>
              <w:rPr>
                <w:rFonts w:cs="Arial"/>
              </w:rPr>
            </w:pPr>
            <w:r w:rsidRPr="00420CB0">
              <w:rPr>
                <w:rFonts w:cs="Arial"/>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3589D05" w14:textId="77777777" w:rsidR="002B2A0D" w:rsidRPr="00420CB0" w:rsidRDefault="002B2A0D" w:rsidP="00CD0CD8">
            <w:pPr>
              <w:pStyle w:val="TAC"/>
              <w:rPr>
                <w:rFonts w:cs="Arial"/>
              </w:rPr>
            </w:pPr>
            <w:r w:rsidRPr="00420CB0">
              <w:rPr>
                <w:rFonts w:cs="Arial"/>
              </w:rPr>
              <w:t>9-25</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98C801D" w14:textId="77777777" w:rsidR="002B2A0D" w:rsidRPr="00420CB0" w:rsidRDefault="002B2A0D" w:rsidP="00CD0CD8">
            <w:pPr>
              <w:pStyle w:val="TAC"/>
              <w:rPr>
                <w:rFonts w:cs="Arial"/>
              </w:rPr>
            </w:pPr>
            <w:r w:rsidRPr="00420CB0">
              <w:rPr>
                <w:rFonts w:cs="Arial"/>
              </w:rPr>
              <w:t>&lt;=37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E1BB453" w14:textId="77777777" w:rsidR="002B2A0D" w:rsidRPr="00420CB0" w:rsidRDefault="002B2A0D" w:rsidP="00CD0CD8">
            <w:pPr>
              <w:pStyle w:val="TAC"/>
              <w:rPr>
                <w:rFonts w:cs="Arial"/>
              </w:rPr>
            </w:pPr>
            <w:r w:rsidRPr="00420CB0">
              <w:rPr>
                <w:rFonts w:cs="Arial"/>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7E19B2E" w14:textId="77777777" w:rsidR="002B2A0D" w:rsidRPr="00420CB0" w:rsidRDefault="002B2A0D" w:rsidP="00CD0CD8">
            <w:pPr>
              <w:pStyle w:val="TAC"/>
              <w:rPr>
                <w:rFonts w:cs="Arial"/>
              </w:rPr>
            </w:pPr>
            <w:r w:rsidRPr="00420CB0">
              <w:rPr>
                <w:rFonts w:cs="Arial"/>
              </w:rPr>
              <w:t>1</w:t>
            </w:r>
          </w:p>
        </w:tc>
        <w:tc>
          <w:tcPr>
            <w:tcW w:w="759" w:type="dxa"/>
            <w:tcBorders>
              <w:top w:val="single" w:sz="2" w:space="0" w:color="auto"/>
              <w:left w:val="single" w:sz="2" w:space="0" w:color="auto"/>
              <w:bottom w:val="single" w:sz="2" w:space="0" w:color="auto"/>
              <w:right w:val="single" w:sz="4" w:space="0" w:color="auto"/>
            </w:tcBorders>
            <w:vAlign w:val="center"/>
          </w:tcPr>
          <w:p w14:paraId="250B3B68"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3AF2DCD3" w14:textId="77777777" w:rsidR="002B2A0D" w:rsidRPr="00420CB0" w:rsidRDefault="002B2A0D" w:rsidP="00CD0CD8">
            <w:pPr>
              <w:pStyle w:val="TAC"/>
              <w:rPr>
                <w:rFonts w:cs="Arial"/>
              </w:rPr>
            </w:pPr>
          </w:p>
        </w:tc>
      </w:tr>
      <w:tr w:rsidR="002B2A0D" w:rsidRPr="00420CB0" w14:paraId="4CF93DB7"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49E7CD56"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5CBD47D6"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D0F8699" w14:textId="77777777" w:rsidR="002B2A0D" w:rsidRPr="00DE2B93" w:rsidRDefault="002B2A0D" w:rsidP="00CD0CD8">
            <w:pPr>
              <w:pStyle w:val="TAC"/>
              <w:rPr>
                <w:rFonts w:cs="Arial"/>
                <w:strike/>
                <w:color w:val="FF0000"/>
              </w:rPr>
            </w:pPr>
            <w:r w:rsidRPr="00DE2B93">
              <w:rPr>
                <w:rFonts w:cs="Arial"/>
                <w:strike/>
                <w:color w:val="FF0000"/>
              </w:rPr>
              <w:t>19-28</w:t>
            </w:r>
          </w:p>
          <w:p w14:paraId="6479D6A6" w14:textId="734E8FD4" w:rsidR="00DE2B93" w:rsidRPr="00420CB0" w:rsidRDefault="00DE2B93" w:rsidP="00CD0CD8">
            <w:pPr>
              <w:pStyle w:val="TAC"/>
              <w:rPr>
                <w:rFonts w:cs="Arial"/>
              </w:rPr>
            </w:pPr>
            <w:r w:rsidRPr="00DE2B93">
              <w:rPr>
                <w:rFonts w:cs="Arial"/>
                <w:color w:val="FF0000"/>
              </w:rPr>
              <w:t>2-1</w:t>
            </w:r>
            <w:r>
              <w:rPr>
                <w:rFonts w:cs="Arial"/>
                <w:color w:val="FF0000"/>
              </w:rPr>
              <w:t>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DA65185" w14:textId="77777777" w:rsidR="002B2A0D" w:rsidRPr="007D36E0" w:rsidRDefault="002B2A0D" w:rsidP="00CD0CD8">
            <w:pPr>
              <w:pStyle w:val="TAC"/>
              <w:rPr>
                <w:rFonts w:cs="Arial"/>
                <w:strike/>
                <w:color w:val="FF0000"/>
              </w:rPr>
            </w:pPr>
            <w:r w:rsidRPr="007D36E0">
              <w:rPr>
                <w:rFonts w:cs="Arial"/>
                <w:strike/>
                <w:color w:val="FF0000"/>
              </w:rPr>
              <w:t>91-99</w:t>
            </w:r>
          </w:p>
          <w:p w14:paraId="312C8C73" w14:textId="1CC88796" w:rsidR="007D36E0" w:rsidRPr="00420CB0" w:rsidRDefault="007D36E0" w:rsidP="00CD0CD8">
            <w:pPr>
              <w:pStyle w:val="TAC"/>
              <w:rPr>
                <w:rFonts w:cs="Arial"/>
              </w:rPr>
            </w:pPr>
            <w:r>
              <w:rPr>
                <w:rFonts w:cs="Arial"/>
                <w:color w:val="FF0000"/>
              </w:rPr>
              <w:t>65</w:t>
            </w:r>
            <w:r w:rsidRPr="007D36E0">
              <w:rPr>
                <w:rFonts w:cs="Arial"/>
                <w:color w:val="FF0000"/>
              </w:rPr>
              <w:t>-99</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514F212"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F974B4B" w14:textId="77777777" w:rsidR="002B2A0D" w:rsidRPr="00420CB0" w:rsidRDefault="002B2A0D" w:rsidP="00CD0CD8">
            <w:pPr>
              <w:pStyle w:val="TAC"/>
              <w:rPr>
                <w:rFonts w:cs="Arial"/>
              </w:rPr>
            </w:pPr>
            <w:r w:rsidRPr="00420CB0">
              <w:rPr>
                <w:rFonts w:cs="Arial"/>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A306346" w14:textId="0E9D14E8" w:rsidR="002B2A0D" w:rsidRPr="00420CB0" w:rsidRDefault="00B16810" w:rsidP="00CD0CD8">
            <w:pPr>
              <w:pStyle w:val="TAC"/>
              <w:rPr>
                <w:rFonts w:cs="Arial"/>
              </w:rPr>
            </w:pPr>
            <w:r w:rsidRPr="00E0374F">
              <w:rPr>
                <w:rFonts w:cs="Arial"/>
                <w:strike/>
                <w:color w:val="FF0000"/>
              </w:rPr>
              <w:t>N/A</w:t>
            </w:r>
            <w:r w:rsidRPr="00E0374F">
              <w:rPr>
                <w:rFonts w:cs="Arial"/>
                <w:color w:val="FF0000"/>
              </w:rPr>
              <w:t xml:space="preserve"> </w:t>
            </w:r>
            <w:r>
              <w:rPr>
                <w:rFonts w:cs="Arial"/>
                <w:color w:val="FF0000"/>
              </w:rPr>
              <w:t>1.0</w:t>
            </w:r>
          </w:p>
        </w:tc>
        <w:tc>
          <w:tcPr>
            <w:tcW w:w="759" w:type="dxa"/>
            <w:tcBorders>
              <w:top w:val="single" w:sz="2" w:space="0" w:color="auto"/>
              <w:left w:val="single" w:sz="2" w:space="0" w:color="auto"/>
              <w:bottom w:val="single" w:sz="2" w:space="0" w:color="auto"/>
              <w:right w:val="single" w:sz="4" w:space="0" w:color="auto"/>
            </w:tcBorders>
            <w:vAlign w:val="center"/>
          </w:tcPr>
          <w:p w14:paraId="3D5D44E7"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3E292EE8" w14:textId="77777777" w:rsidR="002B2A0D" w:rsidRPr="00420CB0" w:rsidRDefault="002B2A0D" w:rsidP="00CD0CD8">
            <w:pPr>
              <w:pStyle w:val="TAC"/>
              <w:rPr>
                <w:rFonts w:cs="Arial"/>
              </w:rPr>
            </w:pPr>
          </w:p>
        </w:tc>
      </w:tr>
      <w:tr w:rsidR="002B2A0D" w:rsidRPr="00420CB0" w14:paraId="4FDD8930" w14:textId="77777777" w:rsidTr="00CD0CD8">
        <w:trPr>
          <w:trHeight w:val="12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819B" w14:textId="77777777" w:rsidR="002B2A0D" w:rsidRPr="00420CB0" w:rsidRDefault="002B2A0D" w:rsidP="00CD0CD8">
            <w:pPr>
              <w:pStyle w:val="TAC"/>
              <w:rPr>
                <w:rFonts w:cs="Arial"/>
              </w:rPr>
            </w:pPr>
            <w:r w:rsidRPr="00420CB0">
              <w:rPr>
                <w:rFonts w:cs="Arial"/>
              </w:rPr>
              <w:t>50 RB / 75 RB</w:t>
            </w:r>
          </w:p>
        </w:tc>
        <w:tc>
          <w:tcPr>
            <w:tcW w:w="876" w:type="dxa"/>
            <w:vMerge w:val="restart"/>
            <w:tcBorders>
              <w:top w:val="single" w:sz="4" w:space="0" w:color="auto"/>
              <w:left w:val="single" w:sz="4" w:space="0" w:color="auto"/>
              <w:right w:val="single" w:sz="4" w:space="0" w:color="auto"/>
            </w:tcBorders>
            <w:vAlign w:val="center"/>
          </w:tcPr>
          <w:p w14:paraId="6A95CEE7" w14:textId="77777777" w:rsidR="002B2A0D" w:rsidRPr="00420CB0" w:rsidRDefault="002B2A0D" w:rsidP="00CD0CD8">
            <w:pPr>
              <w:pStyle w:val="TAC"/>
              <w:rPr>
                <w:rFonts w:cs="Arial"/>
              </w:rPr>
            </w:pPr>
            <w:r w:rsidRPr="00420CB0">
              <w:rPr>
                <w:rFonts w:cs="Arial"/>
              </w:rPr>
              <w:t>&gt;=703</w:t>
            </w:r>
          </w:p>
          <w:p w14:paraId="102F6B95" w14:textId="77777777" w:rsidR="002B2A0D" w:rsidRPr="00420CB0" w:rsidRDefault="002B2A0D" w:rsidP="00CD0CD8">
            <w:pPr>
              <w:pStyle w:val="TAC"/>
              <w:rPr>
                <w:rFonts w:cs="Arial"/>
              </w:rPr>
            </w:pPr>
            <w:r w:rsidRPr="00420CB0">
              <w:rPr>
                <w:rFonts w:cs="Arial"/>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063EE9AE" w14:textId="77777777" w:rsidR="002B2A0D" w:rsidRPr="00420CB0" w:rsidRDefault="002B2A0D" w:rsidP="00CD0CD8">
            <w:pPr>
              <w:pStyle w:val="TAC"/>
              <w:rPr>
                <w:rFonts w:cs="Arial"/>
              </w:rPr>
            </w:pPr>
            <w:r w:rsidRPr="00420CB0">
              <w:rPr>
                <w:rFonts w:cs="Arial"/>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B640117" w14:textId="13EF9329" w:rsidR="002B2A0D" w:rsidRPr="00420CB0" w:rsidRDefault="002B2A0D" w:rsidP="00BA01AF">
            <w:pPr>
              <w:pStyle w:val="TAC"/>
              <w:rPr>
                <w:rFonts w:cs="Arial"/>
              </w:rPr>
            </w:pPr>
            <w:r w:rsidRPr="00420CB0">
              <w:rPr>
                <w:rFonts w:cs="Arial"/>
              </w:rPr>
              <w:t xml:space="preserve">45-125 </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68AACF0"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1196E72" w14:textId="77777777" w:rsidR="002B2A0D" w:rsidRPr="00420CB0" w:rsidRDefault="002B2A0D" w:rsidP="00CD0CD8">
            <w:pPr>
              <w:pStyle w:val="TAC"/>
              <w:rPr>
                <w:rFonts w:cs="Arial"/>
              </w:rPr>
            </w:pPr>
            <w:r w:rsidRPr="00420CB0">
              <w:rPr>
                <w:rFonts w:cs="Arial"/>
              </w:rPr>
              <w:t>6</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7AEDD9D" w14:textId="77777777" w:rsidR="002B2A0D" w:rsidRPr="00420CB0" w:rsidRDefault="002B2A0D" w:rsidP="00CD0CD8">
            <w:pPr>
              <w:pStyle w:val="TAC"/>
              <w:rPr>
                <w:rFonts w:cs="Arial"/>
              </w:rPr>
            </w:pPr>
            <w:r w:rsidRPr="00420CB0">
              <w:rPr>
                <w:rFonts w:cs="Arial"/>
              </w:rPr>
              <w:t>4.5</w:t>
            </w:r>
          </w:p>
        </w:tc>
        <w:tc>
          <w:tcPr>
            <w:tcW w:w="759" w:type="dxa"/>
            <w:tcBorders>
              <w:top w:val="single" w:sz="2" w:space="0" w:color="auto"/>
              <w:left w:val="single" w:sz="2" w:space="0" w:color="auto"/>
              <w:bottom w:val="single" w:sz="2" w:space="0" w:color="auto"/>
              <w:right w:val="single" w:sz="2" w:space="0" w:color="auto"/>
            </w:tcBorders>
            <w:vAlign w:val="center"/>
          </w:tcPr>
          <w:p w14:paraId="5A788D7A" w14:textId="77777777" w:rsidR="002B2A0D" w:rsidRPr="00420CB0" w:rsidRDefault="002B2A0D" w:rsidP="00CD0CD8">
            <w:pPr>
              <w:pStyle w:val="TAC"/>
              <w:rPr>
                <w:rFonts w:cs="Arial"/>
              </w:rPr>
            </w:pPr>
            <w:r w:rsidRPr="00420CB0">
              <w:rPr>
                <w:rFonts w:cs="Arial"/>
              </w:rPr>
              <w:t>4</w:t>
            </w:r>
          </w:p>
        </w:tc>
        <w:tc>
          <w:tcPr>
            <w:tcW w:w="783" w:type="dxa"/>
            <w:tcBorders>
              <w:top w:val="single" w:sz="4" w:space="0" w:color="auto"/>
              <w:left w:val="single" w:sz="2" w:space="0" w:color="auto"/>
              <w:bottom w:val="single" w:sz="2" w:space="0" w:color="auto"/>
              <w:right w:val="single" w:sz="2" w:space="0" w:color="auto"/>
            </w:tcBorders>
            <w:vAlign w:val="center"/>
          </w:tcPr>
          <w:p w14:paraId="5DD8590F" w14:textId="77777777" w:rsidR="002B2A0D" w:rsidRPr="00420CB0" w:rsidRDefault="002B2A0D" w:rsidP="00CD0CD8">
            <w:pPr>
              <w:pStyle w:val="TAC"/>
              <w:rPr>
                <w:rFonts w:cs="Arial"/>
              </w:rPr>
            </w:pPr>
            <w:r w:rsidRPr="00420CB0">
              <w:rPr>
                <w:rFonts w:cs="Arial"/>
              </w:rPr>
              <w:t>2.5</w:t>
            </w:r>
          </w:p>
        </w:tc>
      </w:tr>
      <w:tr w:rsidR="002B2A0D" w:rsidRPr="00420CB0" w14:paraId="53990DF1" w14:textId="77777777" w:rsidTr="00CD0CD8">
        <w:trPr>
          <w:trHeight w:val="120"/>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0E4D021"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651145B9"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604EB34A" w14:textId="77777777" w:rsidR="002B2A0D" w:rsidRPr="004D39E7" w:rsidRDefault="002B2A0D" w:rsidP="00CD0CD8">
            <w:pPr>
              <w:pStyle w:val="TAC"/>
              <w:rPr>
                <w:rFonts w:cs="Arial"/>
                <w:strike/>
                <w:color w:val="FF0000"/>
              </w:rPr>
            </w:pPr>
            <w:r w:rsidRPr="004D39E7">
              <w:rPr>
                <w:rFonts w:cs="Arial"/>
                <w:strike/>
                <w:color w:val="FF0000"/>
              </w:rPr>
              <w:t>10-20</w:t>
            </w:r>
          </w:p>
          <w:p w14:paraId="62ACABD7" w14:textId="67C2780F" w:rsidR="004D39E7" w:rsidRPr="00420CB0" w:rsidRDefault="004D39E7" w:rsidP="00CD0CD8">
            <w:pPr>
              <w:pStyle w:val="TAC"/>
              <w:rPr>
                <w:rFonts w:cs="Arial"/>
              </w:rPr>
            </w:pPr>
            <w:r w:rsidRPr="004D39E7">
              <w:rPr>
                <w:rFonts w:cs="Arial"/>
                <w:color w:val="FF0000"/>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BD4D2A5" w14:textId="77777777" w:rsidR="002B2A0D" w:rsidRPr="008E5078" w:rsidRDefault="002B2A0D" w:rsidP="00BA01AF">
            <w:pPr>
              <w:pStyle w:val="TAC"/>
              <w:rPr>
                <w:rFonts w:cs="Arial"/>
                <w:strike/>
                <w:color w:val="FF0000"/>
              </w:rPr>
            </w:pPr>
            <w:r w:rsidRPr="008E5078">
              <w:rPr>
                <w:rFonts w:cs="Arial"/>
                <w:strike/>
                <w:color w:val="FF0000"/>
              </w:rPr>
              <w:t xml:space="preserve">30-115 </w:t>
            </w:r>
          </w:p>
          <w:p w14:paraId="33C50724" w14:textId="575076BF" w:rsidR="008E5078" w:rsidRPr="00420CB0" w:rsidRDefault="00633CC1" w:rsidP="00BA01AF">
            <w:pPr>
              <w:pStyle w:val="TAC"/>
              <w:rPr>
                <w:rFonts w:cs="Arial"/>
              </w:rPr>
            </w:pPr>
            <w:r>
              <w:rPr>
                <w:rFonts w:cs="Arial"/>
                <w:color w:val="FF0000"/>
              </w:rPr>
              <w:t>&gt;=</w:t>
            </w:r>
            <w:r w:rsidR="008E5078" w:rsidRPr="008E5078">
              <w:rPr>
                <w:rFonts w:cs="Arial"/>
                <w:color w:val="FF0000"/>
              </w:rPr>
              <w:t>3</w:t>
            </w:r>
            <w:r w:rsidR="008E5078">
              <w:rPr>
                <w:rFonts w:cs="Arial"/>
                <w:color w:val="FF0000"/>
              </w:rPr>
              <w:t>3</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8AFAE32"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6BA7DE4" w14:textId="77777777" w:rsidR="002B2A0D" w:rsidRPr="00420CB0" w:rsidRDefault="002B2A0D" w:rsidP="00CD0CD8">
            <w:pPr>
              <w:pStyle w:val="TAC"/>
              <w:rPr>
                <w:rFonts w:cs="Arial"/>
              </w:rPr>
            </w:pPr>
            <w:r w:rsidRPr="00420CB0">
              <w:rPr>
                <w:rFonts w:cs="Arial"/>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B7C89D6" w14:textId="77777777" w:rsidR="002B2A0D" w:rsidRPr="00420CB0" w:rsidRDefault="002B2A0D" w:rsidP="00CD0CD8">
            <w:pPr>
              <w:pStyle w:val="TAC"/>
              <w:rPr>
                <w:rFonts w:cs="Arial"/>
              </w:rPr>
            </w:pPr>
            <w:r w:rsidRPr="00420CB0">
              <w:rPr>
                <w:rFonts w:cs="Arial"/>
              </w:rPr>
              <w:t>4</w:t>
            </w:r>
          </w:p>
        </w:tc>
        <w:tc>
          <w:tcPr>
            <w:tcW w:w="759" w:type="dxa"/>
            <w:tcBorders>
              <w:top w:val="single" w:sz="2" w:space="0" w:color="auto"/>
              <w:left w:val="single" w:sz="2" w:space="0" w:color="auto"/>
              <w:bottom w:val="single" w:sz="2" w:space="0" w:color="auto"/>
              <w:right w:val="single" w:sz="2" w:space="0" w:color="auto"/>
            </w:tcBorders>
            <w:vAlign w:val="center"/>
          </w:tcPr>
          <w:p w14:paraId="23C0DA3E" w14:textId="77777777" w:rsidR="002B2A0D" w:rsidRPr="00420CB0" w:rsidRDefault="002B2A0D" w:rsidP="00CD0CD8">
            <w:pPr>
              <w:pStyle w:val="TAC"/>
              <w:rPr>
                <w:rFonts w:cs="Arial"/>
              </w:rPr>
            </w:pPr>
            <w:r w:rsidRPr="00420CB0">
              <w:rPr>
                <w:rFonts w:cs="Arial"/>
              </w:rPr>
              <w:t>4</w:t>
            </w:r>
          </w:p>
        </w:tc>
        <w:tc>
          <w:tcPr>
            <w:tcW w:w="783" w:type="dxa"/>
            <w:tcBorders>
              <w:top w:val="single" w:sz="2" w:space="0" w:color="auto"/>
              <w:left w:val="single" w:sz="2" w:space="0" w:color="auto"/>
              <w:bottom w:val="single" w:sz="2" w:space="0" w:color="auto"/>
              <w:right w:val="single" w:sz="2" w:space="0" w:color="auto"/>
            </w:tcBorders>
            <w:vAlign w:val="center"/>
          </w:tcPr>
          <w:p w14:paraId="38814DF9" w14:textId="77777777" w:rsidR="002B2A0D" w:rsidRPr="00420CB0" w:rsidRDefault="002B2A0D" w:rsidP="00CD0CD8">
            <w:pPr>
              <w:pStyle w:val="TAC"/>
              <w:rPr>
                <w:rFonts w:cs="Arial"/>
              </w:rPr>
            </w:pPr>
            <w:r w:rsidRPr="00420CB0">
              <w:rPr>
                <w:rFonts w:cs="Arial"/>
              </w:rPr>
              <w:t>1</w:t>
            </w:r>
          </w:p>
        </w:tc>
      </w:tr>
      <w:tr w:rsidR="002B2A0D" w:rsidRPr="00420CB0" w14:paraId="503409EA" w14:textId="77777777" w:rsidTr="00CD0CD8">
        <w:trPr>
          <w:trHeight w:val="120"/>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B8B124"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15707CB6"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176D024D" w14:textId="77777777" w:rsidR="002B2A0D" w:rsidRPr="00420CB0" w:rsidRDefault="002B2A0D" w:rsidP="00CD0CD8">
            <w:pPr>
              <w:pStyle w:val="TAC"/>
              <w:rPr>
                <w:rFonts w:cs="Arial"/>
              </w:rPr>
            </w:pPr>
            <w:r w:rsidRPr="00420CB0">
              <w:rPr>
                <w:rFonts w:cs="Arial"/>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2B81BAB" w14:textId="77777777" w:rsidR="002B2A0D" w:rsidRPr="00C342E5" w:rsidRDefault="002B2A0D" w:rsidP="00BA01AF">
            <w:pPr>
              <w:pStyle w:val="TAC"/>
              <w:rPr>
                <w:rFonts w:cs="Arial"/>
                <w:strike/>
                <w:color w:val="FF0000"/>
              </w:rPr>
            </w:pPr>
            <w:r w:rsidRPr="00C342E5">
              <w:rPr>
                <w:rFonts w:cs="Arial"/>
                <w:strike/>
                <w:color w:val="FF0000"/>
              </w:rPr>
              <w:t>36-75</w:t>
            </w:r>
          </w:p>
          <w:p w14:paraId="67DCF607" w14:textId="52FEC462" w:rsidR="00C342E5" w:rsidRPr="00420CB0" w:rsidRDefault="00C342E5" w:rsidP="00BA01AF">
            <w:pPr>
              <w:pStyle w:val="TAC"/>
              <w:rPr>
                <w:rFonts w:cs="Arial"/>
              </w:rPr>
            </w:pPr>
            <w:r w:rsidRPr="00C342E5">
              <w:rPr>
                <w:rFonts w:cs="Arial"/>
                <w:color w:val="FF0000"/>
              </w:rPr>
              <w:t>3</w:t>
            </w:r>
            <w:r w:rsidR="00044EB5">
              <w:rPr>
                <w:rFonts w:cs="Arial"/>
                <w:color w:val="FF0000"/>
              </w:rPr>
              <w:t>3</w:t>
            </w:r>
            <w:r w:rsidRPr="00C342E5">
              <w:rPr>
                <w:rFonts w:cs="Arial"/>
                <w:color w:val="FF0000"/>
              </w:rPr>
              <w:t>-44</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2D74EA6"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8F1038E" w14:textId="77777777" w:rsidR="002B2A0D" w:rsidRPr="00420CB0" w:rsidRDefault="002B2A0D" w:rsidP="00CD0CD8">
            <w:pPr>
              <w:pStyle w:val="TAC"/>
              <w:rPr>
                <w:rFonts w:cs="Arial"/>
              </w:rPr>
            </w:pPr>
            <w:r w:rsidRPr="00420CB0">
              <w:rPr>
                <w:rFonts w:cs="Arial"/>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2242D8" w14:textId="77777777" w:rsidR="002B2A0D" w:rsidRPr="00420CB0" w:rsidRDefault="002B2A0D" w:rsidP="00CD0CD8">
            <w:pPr>
              <w:pStyle w:val="TAC"/>
              <w:rPr>
                <w:rFonts w:cs="Arial"/>
              </w:rPr>
            </w:pPr>
            <w:r w:rsidRPr="00420CB0">
              <w:rPr>
                <w:rFonts w:cs="Arial"/>
              </w:rPr>
              <w:t>4</w:t>
            </w:r>
          </w:p>
        </w:tc>
        <w:tc>
          <w:tcPr>
            <w:tcW w:w="759" w:type="dxa"/>
            <w:tcBorders>
              <w:top w:val="single" w:sz="2" w:space="0" w:color="auto"/>
              <w:left w:val="single" w:sz="2" w:space="0" w:color="auto"/>
              <w:bottom w:val="single" w:sz="2" w:space="0" w:color="auto"/>
              <w:right w:val="single" w:sz="2" w:space="0" w:color="auto"/>
            </w:tcBorders>
            <w:vAlign w:val="center"/>
          </w:tcPr>
          <w:p w14:paraId="6A6B0D4A" w14:textId="77777777" w:rsidR="002B2A0D" w:rsidRPr="00420CB0" w:rsidRDefault="002B2A0D" w:rsidP="00CD0CD8">
            <w:pPr>
              <w:pStyle w:val="TAC"/>
              <w:rPr>
                <w:rFonts w:cs="Arial"/>
              </w:rPr>
            </w:pPr>
            <w:r w:rsidRPr="00420CB0">
              <w:rPr>
                <w:rFonts w:cs="Arial"/>
              </w:rPr>
              <w:t>3</w:t>
            </w:r>
          </w:p>
        </w:tc>
        <w:tc>
          <w:tcPr>
            <w:tcW w:w="783" w:type="dxa"/>
            <w:tcBorders>
              <w:top w:val="single" w:sz="2" w:space="0" w:color="auto"/>
              <w:left w:val="single" w:sz="2" w:space="0" w:color="auto"/>
              <w:bottom w:val="single" w:sz="2" w:space="0" w:color="auto"/>
              <w:right w:val="single" w:sz="2" w:space="0" w:color="auto"/>
            </w:tcBorders>
            <w:vAlign w:val="center"/>
          </w:tcPr>
          <w:p w14:paraId="27E9D243" w14:textId="77777777" w:rsidR="002B2A0D" w:rsidRPr="00420CB0" w:rsidRDefault="002B2A0D" w:rsidP="00CD0CD8">
            <w:pPr>
              <w:pStyle w:val="TAC"/>
              <w:rPr>
                <w:rFonts w:cs="Arial"/>
              </w:rPr>
            </w:pPr>
            <w:r w:rsidRPr="00420CB0">
              <w:rPr>
                <w:rFonts w:cs="Arial"/>
              </w:rPr>
              <w:t>1</w:t>
            </w:r>
          </w:p>
        </w:tc>
      </w:tr>
      <w:tr w:rsidR="002B2A0D" w:rsidRPr="00420CB0" w14:paraId="2902323E" w14:textId="77777777" w:rsidTr="00CD0CD8">
        <w:trPr>
          <w:trHeight w:val="120"/>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76D2AF9"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321691E9"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26E87070" w14:textId="77777777" w:rsidR="002B2A0D" w:rsidRPr="00420CB0" w:rsidRDefault="002B2A0D" w:rsidP="00CD0CD8">
            <w:pPr>
              <w:pStyle w:val="TAC"/>
              <w:rPr>
                <w:rFonts w:cs="Arial"/>
              </w:rPr>
            </w:pPr>
            <w:r w:rsidRPr="00420CB0">
              <w:rPr>
                <w:rFonts w:cs="Arial"/>
              </w:rPr>
              <w:t>21-27</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731E5D0" w14:textId="77777777" w:rsidR="002B2A0D" w:rsidRPr="00633CC1" w:rsidRDefault="002B2A0D" w:rsidP="00BA01AF">
            <w:pPr>
              <w:pStyle w:val="TAC"/>
              <w:rPr>
                <w:rFonts w:cs="Arial"/>
                <w:strike/>
                <w:color w:val="FF0000"/>
              </w:rPr>
            </w:pPr>
            <w:r w:rsidRPr="00633CC1">
              <w:rPr>
                <w:rFonts w:cs="Arial"/>
                <w:strike/>
                <w:color w:val="FF0000"/>
              </w:rPr>
              <w:t xml:space="preserve">23-104 </w:t>
            </w:r>
          </w:p>
          <w:p w14:paraId="0DC868C4" w14:textId="1D15E81F" w:rsidR="00633CC1" w:rsidRPr="00420CB0" w:rsidRDefault="00633CC1" w:rsidP="00BA01AF">
            <w:pPr>
              <w:pStyle w:val="TAC"/>
              <w:rPr>
                <w:rFonts w:cs="Arial"/>
              </w:rPr>
            </w:pPr>
            <w:r w:rsidRPr="00633CC1">
              <w:rPr>
                <w:rFonts w:cs="Arial"/>
                <w:color w:val="FF0000"/>
              </w:rPr>
              <w:t>33-104</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C67F02F"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A7611C5" w14:textId="77777777" w:rsidR="002B2A0D" w:rsidRPr="00420CB0" w:rsidRDefault="002B2A0D" w:rsidP="00CD0CD8">
            <w:pPr>
              <w:pStyle w:val="TAC"/>
              <w:rPr>
                <w:rFonts w:cs="Arial"/>
              </w:rPr>
            </w:pPr>
            <w:r w:rsidRPr="00420CB0">
              <w:rPr>
                <w:rFonts w:cs="Arial"/>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E946C1D"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2" w:space="0" w:color="auto"/>
            </w:tcBorders>
            <w:vAlign w:val="center"/>
          </w:tcPr>
          <w:p w14:paraId="5F045B31" w14:textId="77777777" w:rsidR="002B2A0D" w:rsidRPr="00420CB0" w:rsidRDefault="002B2A0D" w:rsidP="00CD0CD8">
            <w:pPr>
              <w:pStyle w:val="TAC"/>
              <w:rPr>
                <w:rFonts w:cs="Arial"/>
              </w:rPr>
            </w:pPr>
            <w:r w:rsidRPr="00420CB0">
              <w:rPr>
                <w:rFonts w:cs="Arial"/>
              </w:rPr>
              <w:t>3</w:t>
            </w:r>
          </w:p>
        </w:tc>
        <w:tc>
          <w:tcPr>
            <w:tcW w:w="783" w:type="dxa"/>
            <w:tcBorders>
              <w:top w:val="single" w:sz="2" w:space="0" w:color="auto"/>
              <w:left w:val="single" w:sz="2" w:space="0" w:color="auto"/>
              <w:bottom w:val="single" w:sz="4" w:space="0" w:color="auto"/>
              <w:right w:val="single" w:sz="2" w:space="0" w:color="auto"/>
            </w:tcBorders>
            <w:vAlign w:val="center"/>
          </w:tcPr>
          <w:p w14:paraId="452B4BA7" w14:textId="77777777" w:rsidR="002B2A0D" w:rsidRPr="00420CB0" w:rsidRDefault="002B2A0D" w:rsidP="00CD0CD8">
            <w:pPr>
              <w:pStyle w:val="TAC"/>
              <w:rPr>
                <w:rFonts w:cs="Arial"/>
              </w:rPr>
            </w:pPr>
            <w:r w:rsidRPr="00420CB0">
              <w:rPr>
                <w:rFonts w:cs="Arial"/>
              </w:rPr>
              <w:t>1</w:t>
            </w:r>
          </w:p>
        </w:tc>
      </w:tr>
      <w:tr w:rsidR="002B2A0D" w:rsidRPr="00420CB0" w14:paraId="57EBD075" w14:textId="77777777" w:rsidTr="00CD0CD8">
        <w:trPr>
          <w:trHeight w:val="120"/>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44E2F91"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5683AC9C"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1481BBD5" w14:textId="4A02D0DE" w:rsidR="006B192A" w:rsidRPr="004D39E7" w:rsidRDefault="00512FE6" w:rsidP="004D39E7">
            <w:pPr>
              <w:pStyle w:val="TAC"/>
              <w:rPr>
                <w:rFonts w:cs="Arial"/>
                <w:strike/>
                <w:color w:val="FF0000"/>
              </w:rPr>
            </w:pPr>
            <w:r w:rsidRPr="006B192A">
              <w:rPr>
                <w:rFonts w:cs="Arial"/>
                <w:strike/>
                <w:color w:val="FF0000"/>
              </w:rPr>
              <w:t>5-10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3AFEEF8" w14:textId="780480B1" w:rsidR="002B2A0D" w:rsidRPr="004D39E7" w:rsidRDefault="002B2A0D" w:rsidP="00BA01AF">
            <w:pPr>
              <w:pStyle w:val="TAC"/>
              <w:rPr>
                <w:rFonts w:cs="Arial"/>
                <w:strike/>
                <w:color w:val="FF0000"/>
              </w:rPr>
            </w:pPr>
            <w:r w:rsidRPr="004D39E7">
              <w:rPr>
                <w:rFonts w:cs="Arial"/>
                <w:strike/>
                <w:color w:val="FF0000"/>
              </w:rPr>
              <w:t>36-75</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F6F628F" w14:textId="77777777" w:rsidR="002B2A0D" w:rsidRPr="004D39E7" w:rsidRDefault="002B2A0D" w:rsidP="00CD0CD8">
            <w:pPr>
              <w:pStyle w:val="TAC"/>
              <w:rPr>
                <w:rFonts w:cs="Arial"/>
                <w:strike/>
                <w:color w:val="FF0000"/>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F24BFD9" w14:textId="77777777" w:rsidR="002B2A0D" w:rsidRPr="004D39E7" w:rsidRDefault="002B2A0D" w:rsidP="00CD0CD8">
            <w:pPr>
              <w:pStyle w:val="TAC"/>
              <w:rPr>
                <w:rFonts w:cs="Arial"/>
                <w:strike/>
                <w:color w:val="FF0000"/>
              </w:rPr>
            </w:pPr>
            <w:r w:rsidRPr="004D39E7">
              <w:rPr>
                <w:rFonts w:cs="Arial"/>
                <w:strike/>
                <w:color w:val="FF0000"/>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FE0AEA3" w14:textId="77777777" w:rsidR="002B2A0D" w:rsidRPr="004D39E7" w:rsidRDefault="002B2A0D" w:rsidP="00CD0CD8">
            <w:pPr>
              <w:pStyle w:val="TAC"/>
              <w:rPr>
                <w:rFonts w:cs="Arial"/>
                <w:strike/>
                <w:color w:val="FF0000"/>
              </w:rPr>
            </w:pPr>
            <w:r w:rsidRPr="004D39E7">
              <w:rPr>
                <w:rFonts w:cs="Arial"/>
                <w:strike/>
                <w:color w:val="FF0000"/>
              </w:rPr>
              <w:t>3</w:t>
            </w:r>
          </w:p>
        </w:tc>
        <w:tc>
          <w:tcPr>
            <w:tcW w:w="759" w:type="dxa"/>
            <w:tcBorders>
              <w:top w:val="single" w:sz="2" w:space="0" w:color="auto"/>
              <w:left w:val="single" w:sz="2" w:space="0" w:color="auto"/>
              <w:bottom w:val="single" w:sz="2" w:space="0" w:color="auto"/>
              <w:right w:val="single" w:sz="4" w:space="0" w:color="auto"/>
            </w:tcBorders>
            <w:vAlign w:val="center"/>
          </w:tcPr>
          <w:p w14:paraId="69989601" w14:textId="77777777" w:rsidR="002B2A0D" w:rsidRPr="004D39E7" w:rsidRDefault="002B2A0D" w:rsidP="00CD0CD8">
            <w:pPr>
              <w:pStyle w:val="TAC"/>
              <w:rPr>
                <w:rFonts w:cs="Arial"/>
                <w:strike/>
                <w:color w:val="FF0000"/>
              </w:rPr>
            </w:pPr>
            <w:r w:rsidRPr="004D39E7">
              <w:rPr>
                <w:rFonts w:cs="Arial"/>
                <w:strike/>
                <w:color w:val="FF0000"/>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DBF88B2" w14:textId="77777777" w:rsidR="002B2A0D" w:rsidRPr="00420CB0" w:rsidRDefault="002B2A0D" w:rsidP="00CD0CD8">
            <w:pPr>
              <w:pStyle w:val="TAC"/>
              <w:rPr>
                <w:rFonts w:cs="Arial"/>
              </w:rPr>
            </w:pPr>
            <w:r w:rsidRPr="00420CB0">
              <w:rPr>
                <w:rFonts w:cs="Arial"/>
              </w:rPr>
              <w:t>N/A</w:t>
            </w:r>
          </w:p>
        </w:tc>
      </w:tr>
      <w:tr w:rsidR="002B2A0D" w:rsidRPr="00420CB0" w14:paraId="4BF62549" w14:textId="77777777" w:rsidTr="00CD0CD8">
        <w:trPr>
          <w:trHeight w:val="120"/>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CA8F066"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481B2F01"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1B12783B" w14:textId="77777777" w:rsidR="002B2A0D" w:rsidRPr="007F3A08" w:rsidRDefault="002B2A0D" w:rsidP="00CD0CD8">
            <w:pPr>
              <w:pStyle w:val="TAC"/>
              <w:rPr>
                <w:rFonts w:cs="Arial"/>
                <w:strike/>
                <w:color w:val="FF0000"/>
              </w:rPr>
            </w:pPr>
            <w:r w:rsidRPr="007F3A08">
              <w:rPr>
                <w:rFonts w:cs="Arial"/>
                <w:strike/>
                <w:color w:val="FF0000"/>
              </w:rPr>
              <w:t>10-30</w:t>
            </w:r>
          </w:p>
          <w:p w14:paraId="55E70ACF" w14:textId="2B37846D" w:rsidR="007F3A08" w:rsidRPr="00420CB0" w:rsidRDefault="007F3A08" w:rsidP="00CD0CD8">
            <w:pPr>
              <w:pStyle w:val="TAC"/>
              <w:rPr>
                <w:rFonts w:cs="Arial"/>
              </w:rPr>
            </w:pPr>
            <w:r w:rsidRPr="007F3A08">
              <w:rPr>
                <w:rFonts w:cs="Arial"/>
                <w:color w:val="FF0000"/>
              </w:rPr>
              <w:t>2</w:t>
            </w:r>
            <w:r w:rsidR="00633CC1">
              <w:rPr>
                <w:rFonts w:cs="Arial"/>
                <w:color w:val="FF0000"/>
              </w:rPr>
              <w:t>8</w:t>
            </w:r>
            <w:r w:rsidRPr="007F3A08">
              <w:rPr>
                <w:rFonts w:cs="Arial"/>
                <w:color w:val="FF0000"/>
              </w:rPr>
              <w:t>-35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34CD74C" w14:textId="77777777" w:rsidR="002B2A0D" w:rsidRPr="00243E1E" w:rsidRDefault="002B2A0D" w:rsidP="00CD0CD8">
            <w:pPr>
              <w:pStyle w:val="TAC"/>
              <w:rPr>
                <w:rFonts w:cs="Arial"/>
                <w:strike/>
                <w:color w:val="FF0000"/>
              </w:rPr>
            </w:pPr>
            <w:r w:rsidRPr="00243E1E">
              <w:rPr>
                <w:rFonts w:cs="Arial"/>
                <w:strike/>
                <w:color w:val="FF0000"/>
              </w:rPr>
              <w:t>36-75</w:t>
            </w:r>
          </w:p>
          <w:p w14:paraId="1B96920D" w14:textId="0342B1D0" w:rsidR="00243E1E" w:rsidRPr="00420CB0" w:rsidRDefault="00633CC1" w:rsidP="00CD0CD8">
            <w:pPr>
              <w:pStyle w:val="TAC"/>
              <w:rPr>
                <w:rFonts w:cs="Arial"/>
              </w:rPr>
            </w:pPr>
            <w:r>
              <w:rPr>
                <w:rFonts w:cs="Arial"/>
                <w:color w:val="FF0000"/>
              </w:rPr>
              <w:t xml:space="preserve">&gt;= </w:t>
            </w:r>
            <w:r w:rsidR="00243E1E" w:rsidRPr="00243E1E">
              <w:rPr>
                <w:rFonts w:cs="Arial"/>
                <w:color w:val="FF0000"/>
              </w:rPr>
              <w:t>36</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A6DB0F2"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D2A24E8" w14:textId="77777777" w:rsidR="002B2A0D" w:rsidRPr="00420CB0" w:rsidRDefault="002B2A0D" w:rsidP="00CD0CD8">
            <w:pPr>
              <w:pStyle w:val="TAC"/>
              <w:rPr>
                <w:rFonts w:cs="Arial"/>
              </w:rPr>
            </w:pPr>
            <w:r w:rsidRPr="00420CB0">
              <w:rPr>
                <w:rFonts w:cs="Arial"/>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4D6AED3" w14:textId="77777777" w:rsidR="002B2A0D" w:rsidRPr="00420CB0" w:rsidRDefault="002B2A0D" w:rsidP="00CD0CD8">
            <w:pPr>
              <w:pStyle w:val="TAC"/>
              <w:rPr>
                <w:rFonts w:cs="Arial"/>
              </w:rPr>
            </w:pPr>
            <w:r w:rsidRPr="00420CB0">
              <w:rPr>
                <w:rFonts w:cs="Arial"/>
              </w:rPr>
              <w:t>3</w:t>
            </w:r>
          </w:p>
        </w:tc>
        <w:tc>
          <w:tcPr>
            <w:tcW w:w="759" w:type="dxa"/>
            <w:tcBorders>
              <w:top w:val="single" w:sz="2" w:space="0" w:color="auto"/>
              <w:left w:val="single" w:sz="2" w:space="0" w:color="auto"/>
              <w:bottom w:val="single" w:sz="2" w:space="0" w:color="auto"/>
              <w:right w:val="single" w:sz="4" w:space="0" w:color="auto"/>
            </w:tcBorders>
            <w:vAlign w:val="center"/>
          </w:tcPr>
          <w:p w14:paraId="2AFDA6A0"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5FEE1706" w14:textId="77777777" w:rsidR="002B2A0D" w:rsidRPr="00420CB0" w:rsidRDefault="002B2A0D" w:rsidP="00CD0CD8">
            <w:pPr>
              <w:pStyle w:val="TAC"/>
              <w:rPr>
                <w:rFonts w:cs="Arial"/>
              </w:rPr>
            </w:pPr>
          </w:p>
        </w:tc>
      </w:tr>
      <w:tr w:rsidR="002B2A0D" w:rsidRPr="00420CB0" w14:paraId="217A3B77" w14:textId="77777777" w:rsidTr="00CD0CD8">
        <w:trPr>
          <w:trHeight w:val="120"/>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D012EC5"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716C1FD1"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5C0D967A" w14:textId="77777777" w:rsidR="002B2A0D" w:rsidRPr="007F3A08" w:rsidRDefault="002B2A0D" w:rsidP="00CD0CD8">
            <w:pPr>
              <w:pStyle w:val="TAC"/>
              <w:rPr>
                <w:rFonts w:cs="Arial"/>
                <w:strike/>
                <w:color w:val="FF0000"/>
              </w:rPr>
            </w:pPr>
            <w:r w:rsidRPr="007F3A08">
              <w:rPr>
                <w:rFonts w:cs="Arial"/>
                <w:strike/>
                <w:color w:val="FF0000"/>
              </w:rPr>
              <w:t>30-35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D2D52B0" w14:textId="42746D2A" w:rsidR="002B2A0D" w:rsidRPr="007F3A08" w:rsidRDefault="002B2A0D" w:rsidP="00BA01AF">
            <w:pPr>
              <w:pStyle w:val="TAC"/>
              <w:rPr>
                <w:rFonts w:cs="Arial"/>
                <w:strike/>
                <w:color w:val="FF0000"/>
              </w:rPr>
            </w:pPr>
            <w:r w:rsidRPr="007F3A08">
              <w:rPr>
                <w:rFonts w:cs="Arial"/>
                <w:strike/>
                <w:color w:val="FF0000"/>
              </w:rPr>
              <w:t xml:space="preserve">30-95 </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EC9FAC9" w14:textId="77777777" w:rsidR="002B2A0D" w:rsidRPr="007F3A08" w:rsidRDefault="002B2A0D" w:rsidP="00CD0CD8">
            <w:pPr>
              <w:pStyle w:val="TAC"/>
              <w:rPr>
                <w:rFonts w:cs="Arial"/>
                <w:strike/>
                <w:color w:val="FF0000"/>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5A6CA7D" w14:textId="77777777" w:rsidR="002B2A0D" w:rsidRPr="007F3A08" w:rsidRDefault="002B2A0D" w:rsidP="00CD0CD8">
            <w:pPr>
              <w:pStyle w:val="TAC"/>
              <w:rPr>
                <w:rFonts w:cs="Arial"/>
                <w:strike/>
                <w:color w:val="FF0000"/>
              </w:rPr>
            </w:pPr>
            <w:r w:rsidRPr="007F3A08">
              <w:rPr>
                <w:rFonts w:cs="Arial"/>
                <w:strike/>
                <w:color w:val="FF0000"/>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AB2CC3D" w14:textId="77777777" w:rsidR="002B2A0D" w:rsidRPr="007F3A08" w:rsidRDefault="002B2A0D" w:rsidP="00CD0CD8">
            <w:pPr>
              <w:pStyle w:val="TAC"/>
              <w:rPr>
                <w:rFonts w:cs="Arial"/>
                <w:strike/>
                <w:color w:val="FF0000"/>
              </w:rPr>
            </w:pPr>
            <w:r w:rsidRPr="007F3A08">
              <w:rPr>
                <w:rFonts w:cs="Arial"/>
                <w:strike/>
                <w:color w:val="FF0000"/>
              </w:rPr>
              <w:t>2</w:t>
            </w:r>
          </w:p>
        </w:tc>
        <w:tc>
          <w:tcPr>
            <w:tcW w:w="759" w:type="dxa"/>
            <w:tcBorders>
              <w:top w:val="single" w:sz="2" w:space="0" w:color="auto"/>
              <w:left w:val="single" w:sz="2" w:space="0" w:color="auto"/>
              <w:bottom w:val="single" w:sz="2" w:space="0" w:color="auto"/>
              <w:right w:val="single" w:sz="4" w:space="0" w:color="auto"/>
            </w:tcBorders>
            <w:vAlign w:val="center"/>
          </w:tcPr>
          <w:p w14:paraId="68522E27" w14:textId="77777777" w:rsidR="002B2A0D" w:rsidRPr="007F3A08" w:rsidRDefault="002B2A0D" w:rsidP="00CD0CD8">
            <w:pPr>
              <w:pStyle w:val="TAC"/>
              <w:rPr>
                <w:rFonts w:cs="Arial"/>
                <w:strike/>
                <w:color w:val="FF0000"/>
              </w:rPr>
            </w:pPr>
            <w:r w:rsidRPr="007F3A08">
              <w:rPr>
                <w:rFonts w:cs="Arial"/>
                <w:strike/>
                <w:color w:val="FF0000"/>
              </w:rPr>
              <w:t>2</w:t>
            </w:r>
          </w:p>
        </w:tc>
        <w:tc>
          <w:tcPr>
            <w:tcW w:w="783" w:type="dxa"/>
            <w:vMerge/>
            <w:tcBorders>
              <w:left w:val="single" w:sz="4" w:space="0" w:color="auto"/>
              <w:bottom w:val="single" w:sz="4" w:space="0" w:color="auto"/>
              <w:right w:val="single" w:sz="4" w:space="0" w:color="auto"/>
            </w:tcBorders>
            <w:vAlign w:val="center"/>
          </w:tcPr>
          <w:p w14:paraId="33C180E2" w14:textId="77777777" w:rsidR="002B2A0D" w:rsidRPr="00420CB0" w:rsidRDefault="002B2A0D" w:rsidP="00CD0CD8">
            <w:pPr>
              <w:pStyle w:val="TAC"/>
              <w:rPr>
                <w:rFonts w:cs="Arial"/>
              </w:rPr>
            </w:pPr>
          </w:p>
        </w:tc>
      </w:tr>
      <w:tr w:rsidR="002B2A0D" w:rsidRPr="00420CB0" w14:paraId="39A9C0DD"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9480424"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0AD3D6F6"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7BEA54D5" w14:textId="77777777" w:rsidR="002B2A0D" w:rsidRPr="00420CB0" w:rsidRDefault="002B2A0D" w:rsidP="00CD0CD8">
            <w:pPr>
              <w:pStyle w:val="TAC"/>
              <w:rPr>
                <w:rFonts w:cs="Arial"/>
              </w:rPr>
            </w:pPr>
            <w:r w:rsidRPr="00420CB0">
              <w:rPr>
                <w:rFonts w:cs="Arial"/>
              </w:rPr>
              <w:t>0-32</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C57BCB" w14:textId="77777777" w:rsidR="002B2A0D" w:rsidRPr="00420CB0" w:rsidRDefault="002B2A0D" w:rsidP="00CD0CD8">
            <w:pPr>
              <w:pStyle w:val="TAC"/>
              <w:rPr>
                <w:rFonts w:cs="Arial"/>
              </w:rPr>
            </w:pPr>
            <w:r w:rsidRPr="00420CB0">
              <w:rPr>
                <w:rFonts w:cs="Arial"/>
              </w:rPr>
              <w:t>1-13</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E2B03B9" w14:textId="77777777" w:rsidR="002B2A0D" w:rsidRPr="00420CB0" w:rsidRDefault="002B2A0D" w:rsidP="00CD0CD8">
            <w:pPr>
              <w:pStyle w:val="TAC"/>
              <w:rPr>
                <w:rFonts w:cs="Arial"/>
              </w:rPr>
            </w:pPr>
            <w:r w:rsidRPr="00420CB0">
              <w:rPr>
                <w:rFonts w:cs="Arial"/>
              </w:rPr>
              <w:t>&lt;=41</w:t>
            </w: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733A960A" w14:textId="77777777" w:rsidR="002B2A0D" w:rsidRPr="00420CB0" w:rsidRDefault="002B2A0D" w:rsidP="00CD0CD8">
            <w:pPr>
              <w:pStyle w:val="TAC"/>
              <w:rPr>
                <w:rFonts w:cs="Arial"/>
              </w:rPr>
            </w:pPr>
            <w:r w:rsidRPr="00420CB0">
              <w:rPr>
                <w:rFonts w:cs="Arial"/>
              </w:rPr>
              <w:t>3</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299AE290" w14:textId="77777777" w:rsidR="002B2A0D" w:rsidRPr="00420CB0" w:rsidRDefault="002B2A0D" w:rsidP="00CD0CD8">
            <w:pPr>
              <w:pStyle w:val="TAC"/>
              <w:rPr>
                <w:rFonts w:cs="Arial"/>
              </w:rPr>
            </w:pPr>
            <w:r w:rsidRPr="00420CB0">
              <w:rPr>
                <w:rFonts w:cs="Arial"/>
              </w:rPr>
              <w:t>2</w:t>
            </w:r>
          </w:p>
        </w:tc>
        <w:tc>
          <w:tcPr>
            <w:tcW w:w="759" w:type="dxa"/>
            <w:tcBorders>
              <w:left w:val="single" w:sz="2" w:space="0" w:color="auto"/>
              <w:bottom w:val="single" w:sz="6" w:space="0" w:color="auto"/>
              <w:right w:val="single" w:sz="4" w:space="0" w:color="auto"/>
            </w:tcBorders>
            <w:vAlign w:val="center"/>
          </w:tcPr>
          <w:p w14:paraId="35F27B91"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327B2791" w14:textId="77777777" w:rsidR="002B2A0D" w:rsidRPr="00420CB0" w:rsidRDefault="002B2A0D" w:rsidP="00CD0CD8">
            <w:pPr>
              <w:pStyle w:val="TAC"/>
              <w:rPr>
                <w:rFonts w:cs="Arial"/>
              </w:rPr>
            </w:pPr>
          </w:p>
        </w:tc>
      </w:tr>
      <w:tr w:rsidR="002B2A0D" w:rsidRPr="00420CB0" w14:paraId="1B9E4524"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058BA4C" w14:textId="77777777" w:rsidR="002B2A0D" w:rsidRPr="00420CB0" w:rsidRDefault="002B2A0D" w:rsidP="00CD0CD8">
            <w:pPr>
              <w:pStyle w:val="TAC"/>
              <w:rPr>
                <w:rFonts w:cs="Arial"/>
              </w:rPr>
            </w:pPr>
          </w:p>
        </w:tc>
        <w:tc>
          <w:tcPr>
            <w:tcW w:w="876" w:type="dxa"/>
            <w:vMerge/>
            <w:tcBorders>
              <w:left w:val="single" w:sz="4" w:space="0" w:color="auto"/>
            </w:tcBorders>
            <w:vAlign w:val="center"/>
          </w:tcPr>
          <w:p w14:paraId="26EFD18C"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946BCD4" w14:textId="77777777" w:rsidR="002B2A0D" w:rsidRPr="00420CB0" w:rsidRDefault="002B2A0D" w:rsidP="00CD0CD8">
            <w:pPr>
              <w:pStyle w:val="TAC"/>
              <w:rPr>
                <w:rFonts w:cs="Arial"/>
              </w:rPr>
            </w:pPr>
            <w:r w:rsidRPr="00420CB0">
              <w:rPr>
                <w:rFonts w:cs="Arial"/>
              </w:rPr>
              <w:t>38-51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0FE686" w14:textId="078CCB23" w:rsidR="002B2A0D" w:rsidRPr="00420CB0" w:rsidRDefault="002B2A0D" w:rsidP="00BA01AF">
            <w:pPr>
              <w:pStyle w:val="TAC"/>
              <w:rPr>
                <w:rFonts w:cs="Arial"/>
              </w:rPr>
            </w:pPr>
            <w:r w:rsidRPr="00420CB0">
              <w:rPr>
                <w:rFonts w:cs="Arial"/>
              </w:rPr>
              <w:t xml:space="preserve">45-87 </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0B7EEB"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2410C7DA" w14:textId="77777777" w:rsidR="002B2A0D" w:rsidRPr="00420CB0" w:rsidRDefault="002B2A0D" w:rsidP="00CD0CD8">
            <w:pPr>
              <w:pStyle w:val="TAC"/>
              <w:rPr>
                <w:rFonts w:cs="Arial"/>
              </w:rPr>
            </w:pPr>
            <w:r w:rsidRPr="00420CB0">
              <w:rPr>
                <w:rFonts w:cs="Arial"/>
              </w:rPr>
              <w:t>2</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32CFBECD" w14:textId="77777777" w:rsidR="002B2A0D" w:rsidRPr="00420CB0" w:rsidRDefault="002B2A0D" w:rsidP="00CD0CD8">
            <w:pPr>
              <w:pStyle w:val="TAC"/>
              <w:rPr>
                <w:rFonts w:cs="Arial"/>
              </w:rPr>
            </w:pPr>
            <w:r w:rsidRPr="00420CB0">
              <w:rPr>
                <w:rFonts w:cs="Arial"/>
              </w:rPr>
              <w:t>1</w:t>
            </w:r>
          </w:p>
        </w:tc>
        <w:tc>
          <w:tcPr>
            <w:tcW w:w="759" w:type="dxa"/>
            <w:tcBorders>
              <w:left w:val="single" w:sz="2" w:space="0" w:color="auto"/>
              <w:bottom w:val="single" w:sz="6" w:space="0" w:color="auto"/>
              <w:right w:val="single" w:sz="4" w:space="0" w:color="auto"/>
            </w:tcBorders>
            <w:vAlign w:val="center"/>
          </w:tcPr>
          <w:p w14:paraId="66D798AF"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78096616" w14:textId="77777777" w:rsidR="002B2A0D" w:rsidRPr="00420CB0" w:rsidRDefault="002B2A0D" w:rsidP="00CD0CD8">
            <w:pPr>
              <w:pStyle w:val="TAC"/>
              <w:rPr>
                <w:rFonts w:cs="Arial"/>
              </w:rPr>
            </w:pPr>
          </w:p>
        </w:tc>
      </w:tr>
      <w:tr w:rsidR="002B2A0D" w:rsidRPr="00420CB0" w14:paraId="44870C9E" w14:textId="77777777" w:rsidTr="00CD0CD8">
        <w:trPr>
          <w:trHeight w:val="241"/>
          <w:jc w:val="center"/>
        </w:trPr>
        <w:tc>
          <w:tcPr>
            <w:tcW w:w="1136" w:type="dxa"/>
            <w:vMerge/>
            <w:tcBorders>
              <w:left w:val="single" w:sz="4" w:space="0" w:color="auto"/>
              <w:bottom w:val="single" w:sz="4" w:space="0" w:color="auto"/>
            </w:tcBorders>
            <w:tcMar>
              <w:top w:w="0" w:type="dxa"/>
              <w:left w:w="108" w:type="dxa"/>
              <w:bottom w:w="0" w:type="dxa"/>
              <w:right w:w="108" w:type="dxa"/>
            </w:tcMar>
            <w:vAlign w:val="center"/>
          </w:tcPr>
          <w:p w14:paraId="21CF462E" w14:textId="77777777" w:rsidR="002B2A0D" w:rsidRPr="00420CB0" w:rsidRDefault="002B2A0D" w:rsidP="00CD0CD8">
            <w:pPr>
              <w:pStyle w:val="TAC"/>
              <w:rPr>
                <w:rFonts w:cs="Arial"/>
              </w:rPr>
            </w:pPr>
          </w:p>
        </w:tc>
        <w:tc>
          <w:tcPr>
            <w:tcW w:w="876" w:type="dxa"/>
            <w:tcBorders>
              <w:left w:val="single" w:sz="4" w:space="0" w:color="auto"/>
              <w:bottom w:val="single" w:sz="4" w:space="0" w:color="auto"/>
              <w:right w:val="single" w:sz="4" w:space="0" w:color="auto"/>
            </w:tcBorders>
            <w:vAlign w:val="center"/>
          </w:tcPr>
          <w:p w14:paraId="27C40CDB"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72E059A" w14:textId="77777777" w:rsidR="002B2A0D" w:rsidRPr="00420CB0" w:rsidRDefault="002B2A0D" w:rsidP="00CD0CD8">
            <w:pPr>
              <w:pStyle w:val="TAC"/>
              <w:rPr>
                <w:rFonts w:cs="Arial"/>
              </w:rPr>
            </w:pPr>
            <w:r w:rsidRPr="00420CB0">
              <w:rPr>
                <w:rFonts w:cs="Arial"/>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B99A8D5" w14:textId="77777777" w:rsidR="002B2A0D" w:rsidRPr="00420CB0" w:rsidRDefault="002B2A0D" w:rsidP="00CD0CD8">
            <w:pPr>
              <w:pStyle w:val="TAC"/>
              <w:rPr>
                <w:rFonts w:cs="Arial"/>
              </w:rPr>
            </w:pPr>
            <w:r w:rsidRPr="00420CB0">
              <w:rPr>
                <w:rFonts w:cs="Arial"/>
              </w:rPr>
              <w:t>15-32</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EEBC96" w14:textId="77777777" w:rsidR="002B2A0D" w:rsidRPr="00420CB0" w:rsidRDefault="002B2A0D" w:rsidP="00CD0CD8">
            <w:pPr>
              <w:pStyle w:val="TAC"/>
              <w:rPr>
                <w:rFonts w:cs="Arial"/>
              </w:rPr>
            </w:pPr>
            <w:r w:rsidRPr="00420CB0">
              <w:rPr>
                <w:rFonts w:cs="Arial"/>
              </w:rPr>
              <w:t>&lt;=54</w:t>
            </w: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21C58BBA" w14:textId="77777777" w:rsidR="002B2A0D" w:rsidRPr="00420CB0" w:rsidRDefault="002B2A0D" w:rsidP="00CD0CD8">
            <w:pPr>
              <w:pStyle w:val="TAC"/>
              <w:rPr>
                <w:rFonts w:cs="Arial"/>
              </w:rPr>
            </w:pPr>
            <w:r w:rsidRPr="00420CB0">
              <w:rPr>
                <w:rFonts w:cs="Arial"/>
              </w:rPr>
              <w:t>2</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328E321E" w14:textId="77777777" w:rsidR="002B2A0D" w:rsidRPr="00420CB0" w:rsidRDefault="002B2A0D" w:rsidP="00CD0CD8">
            <w:pPr>
              <w:pStyle w:val="TAC"/>
              <w:rPr>
                <w:rFonts w:cs="Arial"/>
              </w:rPr>
            </w:pPr>
            <w:r w:rsidRPr="00420CB0">
              <w:rPr>
                <w:rFonts w:cs="Arial"/>
              </w:rPr>
              <w:t>1</w:t>
            </w:r>
          </w:p>
        </w:tc>
        <w:tc>
          <w:tcPr>
            <w:tcW w:w="759" w:type="dxa"/>
            <w:tcBorders>
              <w:left w:val="single" w:sz="2" w:space="0" w:color="auto"/>
              <w:bottom w:val="single" w:sz="6" w:space="0" w:color="auto"/>
              <w:right w:val="single" w:sz="4" w:space="0" w:color="auto"/>
            </w:tcBorders>
            <w:vAlign w:val="center"/>
          </w:tcPr>
          <w:p w14:paraId="142570AF"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7B609D7F" w14:textId="77777777" w:rsidR="002B2A0D" w:rsidRPr="00420CB0" w:rsidRDefault="002B2A0D" w:rsidP="00CD0CD8">
            <w:pPr>
              <w:pStyle w:val="TAC"/>
              <w:rPr>
                <w:rFonts w:cs="Arial"/>
              </w:rPr>
            </w:pPr>
          </w:p>
        </w:tc>
      </w:tr>
      <w:tr w:rsidR="002B2A0D" w:rsidRPr="00420CB0" w14:paraId="5A2B96F0" w14:textId="77777777" w:rsidTr="00CD0CD8">
        <w:trPr>
          <w:trHeight w:val="241"/>
          <w:jc w:val="center"/>
        </w:trPr>
        <w:tc>
          <w:tcPr>
            <w:tcW w:w="1136" w:type="dxa"/>
            <w:vMerge/>
            <w:tcBorders>
              <w:left w:val="single" w:sz="4" w:space="0" w:color="auto"/>
              <w:bottom w:val="single" w:sz="4" w:space="0" w:color="auto"/>
            </w:tcBorders>
            <w:tcMar>
              <w:top w:w="0" w:type="dxa"/>
              <w:left w:w="108" w:type="dxa"/>
              <w:bottom w:w="0" w:type="dxa"/>
              <w:right w:w="108" w:type="dxa"/>
            </w:tcMar>
            <w:vAlign w:val="center"/>
          </w:tcPr>
          <w:p w14:paraId="0BFBF06E" w14:textId="77777777" w:rsidR="002B2A0D" w:rsidRPr="00420CB0" w:rsidRDefault="002B2A0D" w:rsidP="00CD0CD8">
            <w:pPr>
              <w:pStyle w:val="TAC"/>
              <w:rPr>
                <w:rFonts w:cs="Arial"/>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B435612" w14:textId="77777777" w:rsidR="002B2A0D" w:rsidRPr="00420CB0" w:rsidRDefault="002B2A0D" w:rsidP="00CD0CD8">
            <w:pPr>
              <w:pStyle w:val="TAC"/>
              <w:rPr>
                <w:rFonts w:cs="Arial"/>
              </w:rPr>
            </w:pPr>
            <w:r w:rsidRPr="00420CB0">
              <w:rPr>
                <w:rFonts w:cs="Arial"/>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149CD86" w14:textId="77777777" w:rsidR="002B2A0D" w:rsidRPr="00420CB0" w:rsidRDefault="002B2A0D" w:rsidP="00CD0CD8">
            <w:pPr>
              <w:pStyle w:val="TAC"/>
              <w:rPr>
                <w:rFonts w:cs="Arial"/>
              </w:rPr>
            </w:pPr>
            <w:r w:rsidRPr="00420CB0">
              <w:rPr>
                <w:rFonts w:cs="Arial"/>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0C120F5" w14:textId="77777777" w:rsidR="002B2A0D" w:rsidRDefault="002B2A0D" w:rsidP="00BA01AF">
            <w:pPr>
              <w:pStyle w:val="TAC"/>
              <w:rPr>
                <w:rFonts w:cs="Arial"/>
                <w:strike/>
                <w:color w:val="FF0000"/>
              </w:rPr>
            </w:pPr>
            <w:r w:rsidRPr="00A05572">
              <w:rPr>
                <w:rFonts w:cs="Arial"/>
                <w:strike/>
                <w:color w:val="FF0000"/>
              </w:rPr>
              <w:t xml:space="preserve">45-125 </w:t>
            </w:r>
          </w:p>
          <w:p w14:paraId="0E1A6F72" w14:textId="342E3A4A" w:rsidR="00A05572" w:rsidRPr="00A05572" w:rsidRDefault="00A05572" w:rsidP="00BA01AF">
            <w:pPr>
              <w:pStyle w:val="TAC"/>
              <w:rPr>
                <w:rFonts w:cs="Arial"/>
                <w:strike/>
              </w:rPr>
            </w:pPr>
            <w:r>
              <w:rPr>
                <w:rFonts w:cs="Arial"/>
                <w:color w:val="FF0000"/>
              </w:rPr>
              <w:t>33</w:t>
            </w:r>
            <w:r w:rsidRPr="00A05572">
              <w:rPr>
                <w:rFonts w:cs="Arial"/>
                <w:color w:val="FF0000"/>
              </w:rPr>
              <w:t>-125</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322003"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4902E463" w14:textId="77777777" w:rsidR="002B2A0D" w:rsidRPr="00420CB0" w:rsidRDefault="002B2A0D" w:rsidP="00CD0CD8">
            <w:pPr>
              <w:pStyle w:val="TAC"/>
              <w:rPr>
                <w:rFonts w:cs="Arial"/>
              </w:rPr>
            </w:pPr>
            <w:r w:rsidRPr="00420CB0">
              <w:rPr>
                <w:rFonts w:cs="Arial"/>
              </w:rPr>
              <w:t>2.5</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0F0086E1" w14:textId="77777777" w:rsidR="002B2A0D" w:rsidRPr="00420CB0" w:rsidRDefault="002B2A0D" w:rsidP="00CD0CD8">
            <w:pPr>
              <w:pStyle w:val="TAC"/>
              <w:rPr>
                <w:rFonts w:cs="Arial"/>
              </w:rPr>
            </w:pPr>
            <w:r w:rsidRPr="00420CB0">
              <w:rPr>
                <w:rFonts w:cs="Arial"/>
              </w:rPr>
              <w:t>2</w:t>
            </w:r>
          </w:p>
        </w:tc>
        <w:tc>
          <w:tcPr>
            <w:tcW w:w="759" w:type="dxa"/>
            <w:tcBorders>
              <w:left w:val="single" w:sz="2" w:space="0" w:color="auto"/>
              <w:bottom w:val="single" w:sz="6" w:space="0" w:color="auto"/>
              <w:right w:val="single" w:sz="4" w:space="0" w:color="auto"/>
            </w:tcBorders>
            <w:vAlign w:val="center"/>
          </w:tcPr>
          <w:p w14:paraId="22432235"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04841523" w14:textId="77777777" w:rsidR="002B2A0D" w:rsidRPr="00420CB0" w:rsidRDefault="002B2A0D" w:rsidP="00CD0CD8">
            <w:pPr>
              <w:pStyle w:val="TAC"/>
              <w:rPr>
                <w:rFonts w:cs="Arial"/>
              </w:rPr>
            </w:pPr>
          </w:p>
        </w:tc>
      </w:tr>
      <w:tr w:rsidR="002B2A0D" w:rsidRPr="00420CB0" w14:paraId="3AEC4956"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54A4A01"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1E05F9E2"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6500DB2" w14:textId="77777777" w:rsidR="002B2A0D" w:rsidRPr="00420CB0" w:rsidRDefault="002B2A0D" w:rsidP="00CD0CD8">
            <w:pPr>
              <w:pStyle w:val="TAC"/>
              <w:rPr>
                <w:rFonts w:cs="Arial"/>
              </w:rPr>
            </w:pPr>
            <w:r w:rsidRPr="00420CB0">
              <w:rPr>
                <w:rFonts w:cs="Arial"/>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82A4127" w14:textId="77777777" w:rsidR="002B2A0D" w:rsidRPr="00420CB0" w:rsidRDefault="002B2A0D" w:rsidP="00CD0CD8">
            <w:pPr>
              <w:pStyle w:val="TAC"/>
              <w:rPr>
                <w:rFonts w:cs="Arial"/>
              </w:rPr>
            </w:pPr>
            <w:r w:rsidRPr="00420CB0">
              <w:rPr>
                <w:rFonts w:cs="Arial"/>
              </w:rPr>
              <w:t>&lt;13</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81246B0" w14:textId="77777777" w:rsidR="002B2A0D" w:rsidRPr="00420CB0" w:rsidRDefault="002B2A0D" w:rsidP="00CD0CD8">
            <w:pPr>
              <w:pStyle w:val="TAC"/>
              <w:rPr>
                <w:rFonts w:cs="Arial"/>
              </w:rPr>
            </w:pPr>
            <w:r w:rsidRPr="00420CB0">
              <w:rPr>
                <w:rFonts w:cs="Arial"/>
              </w:rPr>
              <w:t>&lt;=22</w:t>
            </w: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702EBFC0" w14:textId="77777777" w:rsidR="002B2A0D" w:rsidRPr="00420CB0" w:rsidRDefault="002B2A0D" w:rsidP="00CD0CD8">
            <w:pPr>
              <w:pStyle w:val="TAC"/>
              <w:rPr>
                <w:rFonts w:cs="Arial"/>
              </w:rPr>
            </w:pPr>
            <w:r w:rsidRPr="00420CB0">
              <w:rPr>
                <w:rFonts w:cs="Arial"/>
              </w:rPr>
              <w:t>2.5</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4C7F25A8" w14:textId="77777777" w:rsidR="002B2A0D" w:rsidRPr="00420CB0" w:rsidRDefault="002B2A0D" w:rsidP="00CD0CD8">
            <w:pPr>
              <w:pStyle w:val="TAC"/>
              <w:rPr>
                <w:rFonts w:cs="Arial"/>
              </w:rPr>
            </w:pPr>
            <w:r w:rsidRPr="00420CB0">
              <w:rPr>
                <w:rFonts w:cs="Arial"/>
              </w:rPr>
              <w:t>2</w:t>
            </w:r>
          </w:p>
        </w:tc>
        <w:tc>
          <w:tcPr>
            <w:tcW w:w="759" w:type="dxa"/>
            <w:tcBorders>
              <w:left w:val="single" w:sz="2" w:space="0" w:color="auto"/>
              <w:bottom w:val="single" w:sz="6" w:space="0" w:color="auto"/>
              <w:right w:val="single" w:sz="4" w:space="0" w:color="auto"/>
            </w:tcBorders>
            <w:vAlign w:val="center"/>
          </w:tcPr>
          <w:p w14:paraId="44D47014"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24DC8523" w14:textId="77777777" w:rsidR="002B2A0D" w:rsidRPr="00420CB0" w:rsidRDefault="002B2A0D" w:rsidP="00CD0CD8">
            <w:pPr>
              <w:pStyle w:val="TAC"/>
              <w:rPr>
                <w:rFonts w:cs="Arial"/>
              </w:rPr>
            </w:pPr>
          </w:p>
        </w:tc>
      </w:tr>
      <w:tr w:rsidR="002B2A0D" w:rsidRPr="00420CB0" w14:paraId="3E162F4C"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5C635DF"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700D6661"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B75239E" w14:textId="77777777" w:rsidR="002B2A0D" w:rsidRPr="00A642CC" w:rsidRDefault="002B2A0D" w:rsidP="00CD0CD8">
            <w:pPr>
              <w:pStyle w:val="TAC"/>
              <w:rPr>
                <w:rFonts w:cs="Arial"/>
                <w:strike/>
                <w:color w:val="FF0000"/>
              </w:rPr>
            </w:pPr>
            <w:r w:rsidRPr="00A642CC">
              <w:rPr>
                <w:rFonts w:cs="Arial"/>
                <w:strike/>
                <w:color w:val="FF0000"/>
              </w:rPr>
              <w:t>10-20</w:t>
            </w:r>
          </w:p>
          <w:p w14:paraId="4D1D842F" w14:textId="1BAE15E7" w:rsidR="00A642CC" w:rsidRPr="00420CB0" w:rsidRDefault="00A642CC" w:rsidP="00CD0CD8">
            <w:pPr>
              <w:pStyle w:val="TAC"/>
              <w:rPr>
                <w:rFonts w:cs="Arial"/>
              </w:rPr>
            </w:pPr>
            <w:r w:rsidRPr="00A642CC">
              <w:rPr>
                <w:rFonts w:cs="Arial"/>
                <w:color w:val="FF0000"/>
              </w:rPr>
              <w:t>6-20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BA2B606" w14:textId="77777777" w:rsidR="002B2A0D" w:rsidRPr="00A642CC" w:rsidRDefault="002B2A0D" w:rsidP="00BA01AF">
            <w:pPr>
              <w:pStyle w:val="TAC"/>
              <w:rPr>
                <w:rFonts w:cs="Arial"/>
                <w:strike/>
                <w:color w:val="FF0000"/>
              </w:rPr>
            </w:pPr>
            <w:r w:rsidRPr="00A642CC">
              <w:rPr>
                <w:rFonts w:cs="Arial"/>
                <w:strike/>
                <w:color w:val="FF0000"/>
              </w:rPr>
              <w:t xml:space="preserve">70-110 </w:t>
            </w:r>
          </w:p>
          <w:p w14:paraId="387D93B2" w14:textId="62138B21" w:rsidR="00A642CC" w:rsidRPr="00A642CC" w:rsidRDefault="00A642CC" w:rsidP="00A642CC">
            <w:pPr>
              <w:pStyle w:val="TAC"/>
              <w:rPr>
                <w:rFonts w:cs="Arial"/>
                <w:color w:val="FF0000"/>
              </w:rPr>
            </w:pPr>
            <w:r>
              <w:rPr>
                <w:rFonts w:cs="Arial"/>
                <w:color w:val="FF0000"/>
              </w:rPr>
              <w:t xml:space="preserve">&gt;= </w:t>
            </w:r>
            <w:r w:rsidRPr="00A642CC">
              <w:rPr>
                <w:rFonts w:cs="Arial"/>
                <w:color w:val="FF0000"/>
              </w:rPr>
              <w:t>70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97F4B3"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14934182" w14:textId="77777777" w:rsidR="002B2A0D" w:rsidRPr="00420CB0" w:rsidRDefault="002B2A0D" w:rsidP="00CD0CD8">
            <w:pPr>
              <w:pStyle w:val="TAC"/>
              <w:rPr>
                <w:rFonts w:cs="Arial"/>
              </w:rPr>
            </w:pPr>
            <w:r w:rsidRPr="00420CB0">
              <w:rPr>
                <w:rFonts w:cs="Arial"/>
              </w:rPr>
              <w:t>2</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7044E0D4" w14:textId="77777777" w:rsidR="002B2A0D" w:rsidRPr="00420CB0" w:rsidRDefault="002B2A0D" w:rsidP="00CD0CD8">
            <w:pPr>
              <w:pStyle w:val="TAC"/>
              <w:rPr>
                <w:rFonts w:cs="Arial"/>
              </w:rPr>
            </w:pPr>
            <w:r w:rsidRPr="00420CB0">
              <w:rPr>
                <w:rFonts w:cs="Arial"/>
              </w:rPr>
              <w:t>1</w:t>
            </w:r>
          </w:p>
        </w:tc>
        <w:tc>
          <w:tcPr>
            <w:tcW w:w="759" w:type="dxa"/>
            <w:tcBorders>
              <w:left w:val="single" w:sz="2" w:space="0" w:color="auto"/>
              <w:bottom w:val="single" w:sz="6" w:space="0" w:color="auto"/>
              <w:right w:val="single" w:sz="4" w:space="0" w:color="auto"/>
            </w:tcBorders>
            <w:vAlign w:val="center"/>
          </w:tcPr>
          <w:p w14:paraId="1D722598"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3F19065F" w14:textId="77777777" w:rsidR="002B2A0D" w:rsidRPr="00420CB0" w:rsidRDefault="002B2A0D" w:rsidP="00CD0CD8">
            <w:pPr>
              <w:pStyle w:val="TAC"/>
              <w:rPr>
                <w:rFonts w:cs="Arial"/>
              </w:rPr>
            </w:pPr>
          </w:p>
        </w:tc>
      </w:tr>
      <w:tr w:rsidR="002B2A0D" w:rsidRPr="00420CB0" w14:paraId="490078EA"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42146B4"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3BA26E43"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16CD861" w14:textId="77777777" w:rsidR="002B2A0D" w:rsidRPr="00420CB0" w:rsidRDefault="002B2A0D" w:rsidP="00CD0CD8">
            <w:pPr>
              <w:pStyle w:val="TAC"/>
              <w:rPr>
                <w:rFonts w:cs="Arial"/>
              </w:rPr>
            </w:pPr>
            <w:r w:rsidRPr="00420CB0">
              <w:rPr>
                <w:rFonts w:cs="Arial"/>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B5EB7D" w14:textId="77777777" w:rsidR="002B2A0D" w:rsidRPr="00420CB0" w:rsidRDefault="002B2A0D" w:rsidP="00CD0CD8">
            <w:pPr>
              <w:pStyle w:val="TAC"/>
              <w:rPr>
                <w:rFonts w:cs="Arial"/>
              </w:rPr>
            </w:pPr>
            <w:r w:rsidRPr="00420CB0">
              <w:rPr>
                <w:rFonts w:cs="Arial"/>
              </w:rPr>
              <w:t>15-32</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917E39E" w14:textId="77777777" w:rsidR="002B2A0D" w:rsidRPr="00420CB0" w:rsidRDefault="002B2A0D" w:rsidP="00CD0CD8">
            <w:pPr>
              <w:pStyle w:val="TAC"/>
              <w:rPr>
                <w:rFonts w:cs="Arial"/>
              </w:rPr>
            </w:pPr>
            <w:r w:rsidRPr="00420CB0">
              <w:rPr>
                <w:rFonts w:cs="Arial"/>
              </w:rPr>
              <w:t>&lt;=54</w:t>
            </w: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7483E9A1" w14:textId="77777777" w:rsidR="002B2A0D" w:rsidRPr="00420CB0" w:rsidRDefault="002B2A0D" w:rsidP="00CD0CD8">
            <w:pPr>
              <w:pStyle w:val="TAC"/>
              <w:rPr>
                <w:rFonts w:cs="Arial"/>
              </w:rPr>
            </w:pPr>
            <w:r w:rsidRPr="00420CB0">
              <w:rPr>
                <w:rFonts w:cs="Arial"/>
              </w:rPr>
              <w:t>1</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03A6BF67" w14:textId="77777777" w:rsidR="002B2A0D" w:rsidRPr="00420CB0" w:rsidRDefault="002B2A0D" w:rsidP="00CD0CD8">
            <w:pPr>
              <w:pStyle w:val="TAC"/>
              <w:rPr>
                <w:rFonts w:cs="Arial"/>
              </w:rPr>
            </w:pPr>
            <w:r w:rsidRPr="00420CB0">
              <w:rPr>
                <w:rFonts w:cs="Arial"/>
              </w:rPr>
              <w:t>1</w:t>
            </w:r>
          </w:p>
        </w:tc>
        <w:tc>
          <w:tcPr>
            <w:tcW w:w="759" w:type="dxa"/>
            <w:tcBorders>
              <w:left w:val="single" w:sz="2" w:space="0" w:color="auto"/>
              <w:bottom w:val="single" w:sz="6" w:space="0" w:color="auto"/>
              <w:right w:val="single" w:sz="4" w:space="0" w:color="auto"/>
            </w:tcBorders>
            <w:vAlign w:val="center"/>
          </w:tcPr>
          <w:p w14:paraId="2F0973EA"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18B092E7" w14:textId="77777777" w:rsidR="002B2A0D" w:rsidRPr="00420CB0" w:rsidRDefault="002B2A0D" w:rsidP="00CD0CD8">
            <w:pPr>
              <w:pStyle w:val="TAC"/>
              <w:rPr>
                <w:rFonts w:cs="Arial"/>
              </w:rPr>
            </w:pPr>
          </w:p>
        </w:tc>
      </w:tr>
      <w:tr w:rsidR="002B2A0D" w:rsidRPr="00420CB0" w14:paraId="44D5DEF4"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22B9069"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4C4FD918"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E485C77" w14:textId="77777777" w:rsidR="002B2A0D" w:rsidRPr="00420CB0" w:rsidRDefault="002B2A0D" w:rsidP="00CD0CD8">
            <w:pPr>
              <w:pStyle w:val="TAC"/>
              <w:rPr>
                <w:rFonts w:cs="Arial"/>
              </w:rPr>
            </w:pPr>
            <w:r w:rsidRPr="00420CB0">
              <w:rPr>
                <w:rFonts w:cs="Arial"/>
              </w:rPr>
              <w:t>21-27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0C639EA" w14:textId="77777777" w:rsidR="002B2A0D" w:rsidRPr="00A642CC" w:rsidRDefault="002B2A0D" w:rsidP="00BA01AF">
            <w:pPr>
              <w:pStyle w:val="TAC"/>
              <w:rPr>
                <w:rFonts w:cs="Arial"/>
                <w:strike/>
                <w:color w:val="FF0000"/>
              </w:rPr>
            </w:pPr>
            <w:r w:rsidRPr="00A642CC">
              <w:rPr>
                <w:rFonts w:cs="Arial"/>
                <w:strike/>
                <w:color w:val="FF0000"/>
              </w:rPr>
              <w:t xml:space="preserve">23-104 </w:t>
            </w:r>
          </w:p>
          <w:p w14:paraId="66D7B6A5" w14:textId="03B7A777" w:rsidR="00A642CC" w:rsidRPr="00420CB0" w:rsidRDefault="00A642CC" w:rsidP="00BA01AF">
            <w:pPr>
              <w:pStyle w:val="TAC"/>
              <w:rPr>
                <w:rFonts w:cs="Arial"/>
              </w:rPr>
            </w:pPr>
            <w:r w:rsidRPr="00A642CC">
              <w:rPr>
                <w:rFonts w:cs="Arial"/>
                <w:color w:val="FF0000"/>
              </w:rPr>
              <w:t>70-104</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C86C1F6"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58CBFB64" w14:textId="77777777" w:rsidR="002B2A0D" w:rsidRPr="00420CB0" w:rsidRDefault="002B2A0D" w:rsidP="00CD0CD8">
            <w:pPr>
              <w:pStyle w:val="TAC"/>
              <w:rPr>
                <w:rFonts w:cs="Arial"/>
              </w:rPr>
            </w:pPr>
            <w:r w:rsidRPr="00420CB0">
              <w:rPr>
                <w:rFonts w:cs="Arial"/>
              </w:rPr>
              <w:t>1</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2478234A" w14:textId="77777777" w:rsidR="002B2A0D" w:rsidRPr="00420CB0" w:rsidRDefault="002B2A0D" w:rsidP="00CD0CD8">
            <w:pPr>
              <w:pStyle w:val="TAC"/>
              <w:rPr>
                <w:rFonts w:cs="Arial"/>
              </w:rPr>
            </w:pPr>
            <w:r w:rsidRPr="00420CB0">
              <w:rPr>
                <w:rFonts w:cs="Arial"/>
              </w:rPr>
              <w:t>N/A</w:t>
            </w:r>
          </w:p>
        </w:tc>
        <w:tc>
          <w:tcPr>
            <w:tcW w:w="759" w:type="dxa"/>
            <w:tcBorders>
              <w:left w:val="single" w:sz="2" w:space="0" w:color="auto"/>
              <w:bottom w:val="single" w:sz="6" w:space="0" w:color="auto"/>
              <w:right w:val="single" w:sz="4" w:space="0" w:color="auto"/>
            </w:tcBorders>
            <w:vAlign w:val="center"/>
          </w:tcPr>
          <w:p w14:paraId="2FEEA04E"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7088A2AE" w14:textId="77777777" w:rsidR="002B2A0D" w:rsidRPr="00420CB0" w:rsidRDefault="002B2A0D" w:rsidP="00CD0CD8">
            <w:pPr>
              <w:pStyle w:val="TAC"/>
              <w:rPr>
                <w:rFonts w:cs="Arial"/>
              </w:rPr>
            </w:pPr>
          </w:p>
        </w:tc>
      </w:tr>
      <w:tr w:rsidR="002B2A0D" w:rsidRPr="00420CB0" w14:paraId="32D75059" w14:textId="77777777" w:rsidTr="00CD0CD8">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D70623" w14:textId="77777777" w:rsidR="002B2A0D" w:rsidRPr="00420CB0" w:rsidRDefault="002B2A0D" w:rsidP="00CD0CD8">
            <w:pPr>
              <w:pStyle w:val="TAC"/>
              <w:rPr>
                <w:rFonts w:cs="Arial"/>
              </w:rPr>
            </w:pPr>
            <w:r w:rsidRPr="00420CB0">
              <w:rPr>
                <w:rFonts w:cs="Arial"/>
              </w:rPr>
              <w:t>50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63136233" w14:textId="550AF63B" w:rsidR="002B2A0D" w:rsidRPr="00420CB0" w:rsidRDefault="002B2A0D" w:rsidP="00CD0CD8">
            <w:pPr>
              <w:pStyle w:val="TAC"/>
              <w:rPr>
                <w:rFonts w:cs="Arial"/>
              </w:rPr>
            </w:pPr>
            <w:r w:rsidRPr="00420CB0">
              <w:rPr>
                <w:rFonts w:cs="Arial"/>
              </w:rPr>
              <w:t>&gt;</w:t>
            </w:r>
            <w:r w:rsidR="007A529C" w:rsidRPr="007A529C">
              <w:rPr>
                <w:rFonts w:cs="Arial"/>
                <w:color w:val="FF0000"/>
              </w:rPr>
              <w:t>=</w:t>
            </w:r>
            <w:r w:rsidRPr="00420CB0">
              <w:rPr>
                <w:rFonts w:cs="Arial"/>
              </w:rPr>
              <w:t>703</w:t>
            </w:r>
          </w:p>
          <w:p w14:paraId="79AB3789" w14:textId="77777777" w:rsidR="002B2A0D" w:rsidRPr="00420CB0" w:rsidRDefault="002B2A0D" w:rsidP="00CD0CD8">
            <w:pPr>
              <w:pStyle w:val="TAC"/>
              <w:rPr>
                <w:rFonts w:cs="Arial"/>
              </w:rPr>
            </w:pPr>
            <w:r w:rsidRPr="00420CB0">
              <w:rPr>
                <w:rFonts w:cs="Arial"/>
              </w:rPr>
              <w:t>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87E6A06" w14:textId="77777777" w:rsidR="002B2A0D" w:rsidRPr="00420CB0" w:rsidRDefault="002B2A0D" w:rsidP="00CD0CD8">
            <w:pPr>
              <w:pStyle w:val="TAC"/>
              <w:rPr>
                <w:rFonts w:cs="Arial"/>
              </w:rPr>
            </w:pPr>
            <w:r w:rsidRPr="00420CB0">
              <w:rPr>
                <w:rFonts w:cs="Arial"/>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7C03CD5" w14:textId="77777777" w:rsidR="002B2A0D" w:rsidRPr="00D04A58" w:rsidRDefault="002B2A0D" w:rsidP="00BA01AF">
            <w:pPr>
              <w:pStyle w:val="TAC"/>
              <w:rPr>
                <w:rFonts w:cs="Arial"/>
                <w:strike/>
                <w:color w:val="FF0000"/>
              </w:rPr>
            </w:pPr>
            <w:r w:rsidRPr="00D04A58">
              <w:rPr>
                <w:rFonts w:cs="Arial"/>
                <w:strike/>
                <w:color w:val="FF0000"/>
              </w:rPr>
              <w:t xml:space="preserve">45-150 </w:t>
            </w:r>
          </w:p>
          <w:p w14:paraId="3B0A79CA" w14:textId="18898313" w:rsidR="00D04A58" w:rsidRPr="00420CB0" w:rsidRDefault="00D04A58" w:rsidP="00BA01AF">
            <w:pPr>
              <w:pStyle w:val="TAC"/>
              <w:rPr>
                <w:rFonts w:cs="Arial"/>
              </w:rPr>
            </w:pPr>
            <w:r w:rsidRPr="00D04A58">
              <w:rPr>
                <w:rFonts w:cs="Arial"/>
                <w:color w:val="FF0000"/>
              </w:rPr>
              <w:t>3</w:t>
            </w:r>
            <w:r w:rsidR="00457055">
              <w:rPr>
                <w:rFonts w:cs="Arial"/>
                <w:color w:val="FF0000"/>
              </w:rPr>
              <w:t>6</w:t>
            </w:r>
            <w:r w:rsidRPr="00D04A58">
              <w:rPr>
                <w:rFonts w:cs="Arial"/>
                <w:color w:val="FF0000"/>
              </w:rPr>
              <w:t>-150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EEFEF2"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3AB7451C" w14:textId="77777777" w:rsidR="002B2A0D" w:rsidRPr="00420CB0" w:rsidRDefault="002B2A0D" w:rsidP="00CD0CD8">
            <w:pPr>
              <w:pStyle w:val="TAC"/>
              <w:rPr>
                <w:rFonts w:cs="Arial"/>
              </w:rPr>
            </w:pPr>
            <w:r w:rsidRPr="00420CB0">
              <w:rPr>
                <w:rFonts w:cs="Arial"/>
              </w:rPr>
              <w:t>6</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23E309AE" w14:textId="77777777" w:rsidR="002B2A0D" w:rsidRPr="00420CB0" w:rsidRDefault="002B2A0D" w:rsidP="00CD0CD8">
            <w:pPr>
              <w:pStyle w:val="TAC"/>
              <w:rPr>
                <w:rFonts w:cs="Arial"/>
              </w:rPr>
            </w:pPr>
            <w:r w:rsidRPr="00420CB0">
              <w:rPr>
                <w:rFonts w:cs="Arial"/>
              </w:rPr>
              <w:t>4.5</w:t>
            </w:r>
          </w:p>
        </w:tc>
        <w:tc>
          <w:tcPr>
            <w:tcW w:w="759" w:type="dxa"/>
            <w:tcBorders>
              <w:left w:val="single" w:sz="2" w:space="0" w:color="auto"/>
              <w:bottom w:val="single" w:sz="6" w:space="0" w:color="auto"/>
              <w:right w:val="single" w:sz="2" w:space="0" w:color="auto"/>
            </w:tcBorders>
            <w:vAlign w:val="center"/>
          </w:tcPr>
          <w:p w14:paraId="57F72F20" w14:textId="77777777" w:rsidR="002B2A0D" w:rsidRPr="00420CB0" w:rsidRDefault="002B2A0D" w:rsidP="00CD0CD8">
            <w:pPr>
              <w:pStyle w:val="TAC"/>
              <w:rPr>
                <w:rFonts w:cs="Arial"/>
              </w:rPr>
            </w:pPr>
            <w:r w:rsidRPr="00420CB0">
              <w:rPr>
                <w:rFonts w:cs="Arial"/>
              </w:rPr>
              <w:t>4.5</w:t>
            </w:r>
          </w:p>
        </w:tc>
        <w:tc>
          <w:tcPr>
            <w:tcW w:w="783" w:type="dxa"/>
            <w:tcBorders>
              <w:top w:val="single" w:sz="4" w:space="0" w:color="auto"/>
              <w:left w:val="single" w:sz="2" w:space="0" w:color="auto"/>
              <w:bottom w:val="single" w:sz="6" w:space="0" w:color="auto"/>
              <w:right w:val="single" w:sz="4" w:space="0" w:color="auto"/>
            </w:tcBorders>
            <w:vAlign w:val="center"/>
          </w:tcPr>
          <w:p w14:paraId="40D7D370" w14:textId="77777777" w:rsidR="002B2A0D" w:rsidRPr="00420CB0" w:rsidRDefault="002B2A0D" w:rsidP="00CD0CD8">
            <w:pPr>
              <w:pStyle w:val="TAC"/>
              <w:rPr>
                <w:rFonts w:cs="Arial"/>
              </w:rPr>
            </w:pPr>
            <w:r w:rsidRPr="00420CB0">
              <w:rPr>
                <w:rFonts w:cs="Arial"/>
              </w:rPr>
              <w:t>2.5</w:t>
            </w:r>
          </w:p>
        </w:tc>
      </w:tr>
      <w:tr w:rsidR="002B2A0D" w:rsidRPr="00420CB0" w14:paraId="4B15B0BC"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93225F3"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63E696EB"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6D3FE30" w14:textId="77777777" w:rsidR="002B2A0D" w:rsidRPr="00457055" w:rsidRDefault="002B2A0D" w:rsidP="00CD0CD8">
            <w:pPr>
              <w:pStyle w:val="TAC"/>
              <w:rPr>
                <w:rFonts w:cs="Arial"/>
                <w:strike/>
                <w:color w:val="FF0000"/>
              </w:rPr>
            </w:pPr>
            <w:r w:rsidRPr="00457055">
              <w:rPr>
                <w:rFonts w:cs="Arial"/>
                <w:strike/>
                <w:color w:val="FF0000"/>
              </w:rPr>
              <w:t>10-20</w:t>
            </w:r>
          </w:p>
          <w:p w14:paraId="2038A5B1" w14:textId="78D1385A" w:rsidR="00457055" w:rsidRPr="00420CB0" w:rsidRDefault="00457055" w:rsidP="00CD0CD8">
            <w:pPr>
              <w:pStyle w:val="TAC"/>
              <w:rPr>
                <w:rFonts w:cs="Arial"/>
              </w:rPr>
            </w:pPr>
            <w:r>
              <w:rPr>
                <w:rFonts w:cs="Arial"/>
                <w:color w:val="FF0000"/>
              </w:rPr>
              <w:t>6</w:t>
            </w:r>
            <w:r w:rsidRPr="00457055">
              <w:rPr>
                <w:rFonts w:cs="Arial"/>
                <w:color w:val="FF0000"/>
              </w:rPr>
              <w:t>-20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EC65C08" w14:textId="77777777" w:rsidR="00025475" w:rsidRPr="00025475" w:rsidRDefault="002B2A0D" w:rsidP="00BA01AF">
            <w:pPr>
              <w:pStyle w:val="TAC"/>
              <w:rPr>
                <w:rFonts w:cs="Arial"/>
                <w:strike/>
                <w:color w:val="FF0000"/>
              </w:rPr>
            </w:pPr>
            <w:r w:rsidRPr="00025475">
              <w:rPr>
                <w:rFonts w:cs="Arial"/>
                <w:strike/>
                <w:color w:val="FF0000"/>
              </w:rPr>
              <w:t>30-140</w:t>
            </w:r>
          </w:p>
          <w:p w14:paraId="05C5F37A" w14:textId="0B370866" w:rsidR="002B2A0D" w:rsidRPr="00420CB0" w:rsidRDefault="00025475" w:rsidP="00BA01AF">
            <w:pPr>
              <w:pStyle w:val="TAC"/>
              <w:rPr>
                <w:rFonts w:cs="Arial"/>
              </w:rPr>
            </w:pPr>
            <w:r w:rsidRPr="00025475">
              <w:rPr>
                <w:rFonts w:cs="Arial"/>
                <w:color w:val="FF0000"/>
              </w:rPr>
              <w:t>3</w:t>
            </w:r>
            <w:r w:rsidR="000A314F">
              <w:rPr>
                <w:rFonts w:cs="Arial"/>
                <w:color w:val="FF0000"/>
              </w:rPr>
              <w:t>6</w:t>
            </w:r>
            <w:r w:rsidRPr="00025475">
              <w:rPr>
                <w:rFonts w:cs="Arial"/>
                <w:color w:val="FF0000"/>
              </w:rPr>
              <w:t>-150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61A347D"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065C567C" w14:textId="77777777" w:rsidR="002B2A0D" w:rsidRPr="00420CB0" w:rsidRDefault="002B2A0D" w:rsidP="00CD0CD8">
            <w:pPr>
              <w:pStyle w:val="TAC"/>
              <w:rPr>
                <w:rFonts w:cs="Arial"/>
              </w:rPr>
            </w:pPr>
            <w:r w:rsidRPr="00420CB0">
              <w:rPr>
                <w:rFonts w:cs="Arial"/>
              </w:rPr>
              <w:t>5</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1F6E99EE" w14:textId="77777777" w:rsidR="002B2A0D" w:rsidRPr="00420CB0" w:rsidRDefault="002B2A0D" w:rsidP="00CD0CD8">
            <w:pPr>
              <w:pStyle w:val="TAC"/>
              <w:rPr>
                <w:rFonts w:cs="Arial"/>
              </w:rPr>
            </w:pPr>
            <w:r w:rsidRPr="00420CB0">
              <w:rPr>
                <w:rFonts w:cs="Arial"/>
              </w:rPr>
              <w:t>3</w:t>
            </w:r>
          </w:p>
        </w:tc>
        <w:tc>
          <w:tcPr>
            <w:tcW w:w="759" w:type="dxa"/>
            <w:tcBorders>
              <w:left w:val="single" w:sz="2" w:space="0" w:color="auto"/>
              <w:bottom w:val="single" w:sz="6" w:space="0" w:color="auto"/>
              <w:right w:val="single" w:sz="2" w:space="0" w:color="auto"/>
            </w:tcBorders>
            <w:vAlign w:val="center"/>
          </w:tcPr>
          <w:p w14:paraId="711412DA" w14:textId="77777777" w:rsidR="002B2A0D" w:rsidRPr="00420CB0" w:rsidRDefault="002B2A0D" w:rsidP="00CD0CD8">
            <w:pPr>
              <w:pStyle w:val="TAC"/>
              <w:rPr>
                <w:rFonts w:cs="Arial"/>
              </w:rPr>
            </w:pPr>
            <w:r w:rsidRPr="00420CB0">
              <w:rPr>
                <w:rFonts w:cs="Arial"/>
              </w:rPr>
              <w:t>3</w:t>
            </w:r>
          </w:p>
        </w:tc>
        <w:tc>
          <w:tcPr>
            <w:tcW w:w="783" w:type="dxa"/>
            <w:tcBorders>
              <w:left w:val="single" w:sz="2" w:space="0" w:color="auto"/>
              <w:bottom w:val="single" w:sz="6" w:space="0" w:color="auto"/>
              <w:right w:val="single" w:sz="4" w:space="0" w:color="auto"/>
            </w:tcBorders>
            <w:vAlign w:val="center"/>
          </w:tcPr>
          <w:p w14:paraId="2A243BC5" w14:textId="77777777" w:rsidR="002B2A0D" w:rsidRPr="00420CB0" w:rsidRDefault="002B2A0D" w:rsidP="00CD0CD8">
            <w:pPr>
              <w:pStyle w:val="TAC"/>
              <w:rPr>
                <w:rFonts w:cs="Arial"/>
              </w:rPr>
            </w:pPr>
            <w:r w:rsidRPr="00420CB0">
              <w:rPr>
                <w:rFonts w:cs="Arial"/>
              </w:rPr>
              <w:t>1</w:t>
            </w:r>
          </w:p>
        </w:tc>
      </w:tr>
      <w:tr w:rsidR="002B2A0D" w:rsidRPr="00420CB0" w14:paraId="56E680A2"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A29F0AB"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560297D4"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C877356" w14:textId="77777777" w:rsidR="002B2A0D" w:rsidRPr="00457055" w:rsidRDefault="002B2A0D" w:rsidP="00CD0CD8">
            <w:pPr>
              <w:pStyle w:val="TAC"/>
              <w:rPr>
                <w:rFonts w:cs="Arial"/>
                <w:strike/>
                <w:color w:val="FF0000"/>
              </w:rPr>
            </w:pPr>
            <w:r w:rsidRPr="00457055">
              <w:rPr>
                <w:rFonts w:cs="Arial"/>
                <w:strike/>
                <w:color w:val="FF0000"/>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A0EC57" w14:textId="1A1D8391" w:rsidR="002B2A0D" w:rsidRPr="00457055" w:rsidRDefault="002B2A0D" w:rsidP="00BA01AF">
            <w:pPr>
              <w:pStyle w:val="TAC"/>
              <w:rPr>
                <w:rFonts w:cs="Arial"/>
                <w:strike/>
                <w:color w:val="FF0000"/>
              </w:rPr>
            </w:pPr>
            <w:r w:rsidRPr="00457055">
              <w:rPr>
                <w:rFonts w:cs="Arial"/>
                <w:strike/>
                <w:color w:val="FF0000"/>
              </w:rPr>
              <w:t>36-100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097733C" w14:textId="77777777" w:rsidR="002B2A0D" w:rsidRPr="00457055" w:rsidRDefault="002B2A0D" w:rsidP="00CD0CD8">
            <w:pPr>
              <w:pStyle w:val="TAC"/>
              <w:rPr>
                <w:rFonts w:cs="Arial"/>
                <w:strike/>
                <w:color w:val="FF0000"/>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7D2CB662" w14:textId="77777777" w:rsidR="002B2A0D" w:rsidRPr="00457055" w:rsidRDefault="002B2A0D" w:rsidP="00CD0CD8">
            <w:pPr>
              <w:pStyle w:val="TAC"/>
              <w:rPr>
                <w:rFonts w:cs="Arial"/>
                <w:strike/>
                <w:color w:val="FF0000"/>
              </w:rPr>
            </w:pPr>
            <w:r w:rsidRPr="00457055">
              <w:rPr>
                <w:rFonts w:cs="Arial"/>
                <w:strike/>
                <w:color w:val="FF0000"/>
              </w:rPr>
              <w:t>4</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375DDBE4" w14:textId="77777777" w:rsidR="002B2A0D" w:rsidRPr="00457055" w:rsidRDefault="002B2A0D" w:rsidP="00CD0CD8">
            <w:pPr>
              <w:pStyle w:val="TAC"/>
              <w:rPr>
                <w:rFonts w:cs="Arial"/>
                <w:strike/>
                <w:color w:val="FF0000"/>
              </w:rPr>
            </w:pPr>
            <w:r w:rsidRPr="00457055">
              <w:rPr>
                <w:rFonts w:cs="Arial"/>
                <w:strike/>
                <w:color w:val="FF0000"/>
              </w:rPr>
              <w:t>3</w:t>
            </w:r>
          </w:p>
        </w:tc>
        <w:tc>
          <w:tcPr>
            <w:tcW w:w="759" w:type="dxa"/>
            <w:tcBorders>
              <w:left w:val="single" w:sz="2" w:space="0" w:color="auto"/>
              <w:bottom w:val="single" w:sz="6" w:space="0" w:color="auto"/>
              <w:right w:val="single" w:sz="2" w:space="0" w:color="auto"/>
            </w:tcBorders>
            <w:vAlign w:val="center"/>
          </w:tcPr>
          <w:p w14:paraId="26C99145" w14:textId="77777777" w:rsidR="002B2A0D" w:rsidRPr="00457055" w:rsidRDefault="002B2A0D" w:rsidP="00CD0CD8">
            <w:pPr>
              <w:pStyle w:val="TAC"/>
              <w:rPr>
                <w:rFonts w:cs="Arial"/>
                <w:strike/>
                <w:color w:val="FF0000"/>
              </w:rPr>
            </w:pPr>
            <w:r w:rsidRPr="00457055">
              <w:rPr>
                <w:rFonts w:cs="Arial"/>
                <w:strike/>
                <w:color w:val="FF0000"/>
              </w:rPr>
              <w:t>3</w:t>
            </w:r>
          </w:p>
        </w:tc>
        <w:tc>
          <w:tcPr>
            <w:tcW w:w="783" w:type="dxa"/>
            <w:tcBorders>
              <w:left w:val="single" w:sz="2" w:space="0" w:color="auto"/>
              <w:bottom w:val="single" w:sz="6" w:space="0" w:color="auto"/>
              <w:right w:val="single" w:sz="4" w:space="0" w:color="auto"/>
            </w:tcBorders>
            <w:vAlign w:val="center"/>
          </w:tcPr>
          <w:p w14:paraId="1DD6DCEF" w14:textId="77777777" w:rsidR="002B2A0D" w:rsidRPr="00457055" w:rsidRDefault="002B2A0D" w:rsidP="00CD0CD8">
            <w:pPr>
              <w:pStyle w:val="TAC"/>
              <w:rPr>
                <w:rFonts w:cs="Arial"/>
                <w:strike/>
                <w:color w:val="FF0000"/>
              </w:rPr>
            </w:pPr>
            <w:r w:rsidRPr="00457055">
              <w:rPr>
                <w:rFonts w:cs="Arial"/>
                <w:strike/>
                <w:color w:val="FF0000"/>
              </w:rPr>
              <w:t>1</w:t>
            </w:r>
          </w:p>
        </w:tc>
      </w:tr>
      <w:tr w:rsidR="002B2A0D" w:rsidRPr="00420CB0" w14:paraId="08981E8A"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3E1AF73"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6414BE7E"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ADCE150" w14:textId="77777777" w:rsidR="002B2A0D" w:rsidRPr="00420CB0" w:rsidRDefault="002B2A0D" w:rsidP="00CD0CD8">
            <w:pPr>
              <w:pStyle w:val="TAC"/>
              <w:rPr>
                <w:rFonts w:cs="Arial"/>
              </w:rPr>
            </w:pPr>
            <w:r w:rsidRPr="00420CB0">
              <w:rPr>
                <w:rFonts w:cs="Arial"/>
              </w:rPr>
              <w:t>21-28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A7A4EF" w14:textId="77777777" w:rsidR="002B2A0D" w:rsidRPr="00613AF7" w:rsidRDefault="002B2A0D" w:rsidP="00BA01AF">
            <w:pPr>
              <w:pStyle w:val="TAC"/>
              <w:rPr>
                <w:rFonts w:cs="Arial"/>
                <w:strike/>
                <w:color w:val="FF0000"/>
              </w:rPr>
            </w:pPr>
            <w:r w:rsidRPr="00613AF7">
              <w:rPr>
                <w:rFonts w:cs="Arial"/>
                <w:strike/>
                <w:color w:val="FF0000"/>
              </w:rPr>
              <w:t xml:space="preserve">22-129 </w:t>
            </w:r>
          </w:p>
          <w:p w14:paraId="139571E6" w14:textId="246F49C1" w:rsidR="00613AF7" w:rsidRPr="00420CB0" w:rsidRDefault="00613AF7" w:rsidP="00BA01AF">
            <w:pPr>
              <w:pStyle w:val="TAC"/>
              <w:rPr>
                <w:rFonts w:cs="Arial"/>
              </w:rPr>
            </w:pPr>
            <w:r w:rsidRPr="00613AF7">
              <w:rPr>
                <w:rFonts w:cs="Arial"/>
                <w:color w:val="FF0000"/>
              </w:rPr>
              <w:t>36-129</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3F316F" w14:textId="77777777" w:rsidR="002B2A0D" w:rsidRPr="00420CB0" w:rsidRDefault="002B2A0D" w:rsidP="00CD0CD8">
            <w:pPr>
              <w:pStyle w:val="TAC"/>
              <w:rPr>
                <w:rFonts w:cs="Arial"/>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7E5867F5" w14:textId="77777777" w:rsidR="002B2A0D" w:rsidRPr="00420CB0" w:rsidRDefault="002B2A0D" w:rsidP="00CD0CD8">
            <w:pPr>
              <w:pStyle w:val="TAC"/>
              <w:rPr>
                <w:rFonts w:cs="Arial"/>
              </w:rPr>
            </w:pPr>
            <w:r w:rsidRPr="00420CB0">
              <w:rPr>
                <w:rFonts w:cs="Arial"/>
              </w:rPr>
              <w:t>4</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20990CC7" w14:textId="77777777" w:rsidR="002B2A0D" w:rsidRPr="00420CB0" w:rsidRDefault="002B2A0D" w:rsidP="00CD0CD8">
            <w:pPr>
              <w:pStyle w:val="TAC"/>
              <w:rPr>
                <w:rFonts w:cs="Arial"/>
              </w:rPr>
            </w:pPr>
            <w:r w:rsidRPr="00420CB0">
              <w:rPr>
                <w:rFonts w:cs="Arial"/>
              </w:rPr>
              <w:t>3</w:t>
            </w:r>
          </w:p>
        </w:tc>
        <w:tc>
          <w:tcPr>
            <w:tcW w:w="759" w:type="dxa"/>
            <w:tcBorders>
              <w:left w:val="single" w:sz="2" w:space="0" w:color="auto"/>
              <w:bottom w:val="single" w:sz="6" w:space="0" w:color="auto"/>
              <w:right w:val="single" w:sz="2" w:space="0" w:color="auto"/>
            </w:tcBorders>
            <w:vAlign w:val="center"/>
          </w:tcPr>
          <w:p w14:paraId="2A8C01FD" w14:textId="77777777" w:rsidR="002B2A0D" w:rsidRPr="00420CB0" w:rsidRDefault="002B2A0D" w:rsidP="00CD0CD8">
            <w:pPr>
              <w:pStyle w:val="TAC"/>
              <w:rPr>
                <w:rFonts w:cs="Arial"/>
              </w:rPr>
            </w:pPr>
            <w:r w:rsidRPr="00420CB0">
              <w:rPr>
                <w:rFonts w:cs="Arial"/>
              </w:rPr>
              <w:t>3</w:t>
            </w:r>
          </w:p>
        </w:tc>
        <w:tc>
          <w:tcPr>
            <w:tcW w:w="783" w:type="dxa"/>
            <w:tcBorders>
              <w:left w:val="single" w:sz="2" w:space="0" w:color="auto"/>
              <w:bottom w:val="single" w:sz="4" w:space="0" w:color="auto"/>
              <w:right w:val="single" w:sz="4" w:space="0" w:color="auto"/>
            </w:tcBorders>
            <w:vAlign w:val="center"/>
          </w:tcPr>
          <w:p w14:paraId="58351CA1" w14:textId="77777777" w:rsidR="002B2A0D" w:rsidRPr="00420CB0" w:rsidRDefault="002B2A0D" w:rsidP="00CD0CD8">
            <w:pPr>
              <w:pStyle w:val="TAC"/>
              <w:rPr>
                <w:rFonts w:cs="Arial"/>
              </w:rPr>
            </w:pPr>
            <w:r w:rsidRPr="00420CB0">
              <w:rPr>
                <w:rFonts w:cs="Arial"/>
              </w:rPr>
              <w:t>1</w:t>
            </w:r>
          </w:p>
        </w:tc>
      </w:tr>
      <w:tr w:rsidR="002B2A0D" w:rsidRPr="00420CB0" w14:paraId="262CEB16"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ED843A3"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59A7A432"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F530628" w14:textId="77777777" w:rsidR="002B2A0D" w:rsidRPr="000A314F" w:rsidRDefault="002B2A0D" w:rsidP="00CD0CD8">
            <w:pPr>
              <w:pStyle w:val="TAC"/>
              <w:rPr>
                <w:rFonts w:cs="Arial"/>
                <w:strike/>
                <w:color w:val="FF0000"/>
              </w:rPr>
            </w:pPr>
            <w:r w:rsidRPr="000A314F">
              <w:rPr>
                <w:rFonts w:cs="Arial"/>
                <w:strike/>
                <w:color w:val="FF0000"/>
              </w:rPr>
              <w:t>10-28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5E9F281" w14:textId="1ACB7AD8" w:rsidR="002B2A0D" w:rsidRPr="000A314F" w:rsidRDefault="002B2A0D" w:rsidP="00BA01AF">
            <w:pPr>
              <w:pStyle w:val="TAC"/>
              <w:rPr>
                <w:rFonts w:cs="Arial"/>
                <w:strike/>
                <w:color w:val="FF0000"/>
              </w:rPr>
            </w:pPr>
            <w:r w:rsidRPr="000A314F">
              <w:rPr>
                <w:rFonts w:cs="Arial"/>
                <w:strike/>
                <w:color w:val="FF0000"/>
              </w:rPr>
              <w:t>36-100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B08F662" w14:textId="77777777" w:rsidR="002B2A0D" w:rsidRPr="000A314F" w:rsidRDefault="002B2A0D" w:rsidP="00CD0CD8">
            <w:pPr>
              <w:pStyle w:val="TAC"/>
              <w:rPr>
                <w:rFonts w:cs="Arial"/>
                <w:strike/>
                <w:color w:val="FF0000"/>
              </w:rPr>
            </w:pPr>
          </w:p>
        </w:tc>
        <w:tc>
          <w:tcPr>
            <w:tcW w:w="727" w:type="dxa"/>
            <w:tcBorders>
              <w:left w:val="single" w:sz="6" w:space="0" w:color="auto"/>
              <w:bottom w:val="single" w:sz="6" w:space="0" w:color="auto"/>
              <w:right w:val="single" w:sz="2" w:space="0" w:color="auto"/>
            </w:tcBorders>
            <w:tcMar>
              <w:top w:w="0" w:type="dxa"/>
              <w:left w:w="108" w:type="dxa"/>
              <w:bottom w:w="0" w:type="dxa"/>
              <w:right w:w="108" w:type="dxa"/>
            </w:tcMar>
            <w:vAlign w:val="center"/>
          </w:tcPr>
          <w:p w14:paraId="21E0FE4C" w14:textId="77777777" w:rsidR="002B2A0D" w:rsidRPr="000A314F" w:rsidRDefault="002B2A0D" w:rsidP="00CD0CD8">
            <w:pPr>
              <w:pStyle w:val="TAC"/>
              <w:rPr>
                <w:rFonts w:cs="Arial"/>
                <w:strike/>
                <w:color w:val="FF0000"/>
              </w:rPr>
            </w:pPr>
            <w:r w:rsidRPr="000A314F">
              <w:rPr>
                <w:rFonts w:cs="Arial"/>
                <w:strike/>
                <w:color w:val="FF0000"/>
              </w:rPr>
              <w:t>3</w:t>
            </w:r>
          </w:p>
        </w:tc>
        <w:tc>
          <w:tcPr>
            <w:tcW w:w="837" w:type="dxa"/>
            <w:tcBorders>
              <w:left w:val="single" w:sz="2" w:space="0" w:color="auto"/>
              <w:bottom w:val="single" w:sz="6" w:space="0" w:color="auto"/>
              <w:right w:val="single" w:sz="2" w:space="0" w:color="auto"/>
            </w:tcBorders>
            <w:tcMar>
              <w:top w:w="0" w:type="dxa"/>
              <w:left w:w="108" w:type="dxa"/>
              <w:bottom w:w="0" w:type="dxa"/>
              <w:right w:w="108" w:type="dxa"/>
            </w:tcMar>
            <w:vAlign w:val="center"/>
          </w:tcPr>
          <w:p w14:paraId="4F886447" w14:textId="77777777" w:rsidR="002B2A0D" w:rsidRPr="000A314F" w:rsidRDefault="002B2A0D" w:rsidP="00CD0CD8">
            <w:pPr>
              <w:pStyle w:val="TAC"/>
              <w:rPr>
                <w:rFonts w:cs="Arial"/>
                <w:strike/>
                <w:color w:val="FF0000"/>
              </w:rPr>
            </w:pPr>
            <w:r w:rsidRPr="000A314F">
              <w:rPr>
                <w:rFonts w:cs="Arial"/>
                <w:strike/>
                <w:color w:val="FF0000"/>
              </w:rPr>
              <w:t>2</w:t>
            </w:r>
          </w:p>
        </w:tc>
        <w:tc>
          <w:tcPr>
            <w:tcW w:w="759" w:type="dxa"/>
            <w:tcBorders>
              <w:left w:val="single" w:sz="2" w:space="0" w:color="auto"/>
              <w:bottom w:val="single" w:sz="6" w:space="0" w:color="auto"/>
              <w:right w:val="single" w:sz="4" w:space="0" w:color="auto"/>
            </w:tcBorders>
            <w:vAlign w:val="center"/>
          </w:tcPr>
          <w:p w14:paraId="3E7BDA40" w14:textId="77777777" w:rsidR="002B2A0D" w:rsidRPr="000A314F" w:rsidRDefault="002B2A0D" w:rsidP="00CD0CD8">
            <w:pPr>
              <w:pStyle w:val="TAC"/>
              <w:rPr>
                <w:rFonts w:cs="Arial"/>
                <w:strike/>
                <w:color w:val="FF0000"/>
              </w:rPr>
            </w:pPr>
            <w:r w:rsidRPr="000A314F">
              <w:rPr>
                <w:rFonts w:cs="Arial"/>
                <w:strike/>
                <w:color w:val="FF0000"/>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307096A7" w14:textId="77777777" w:rsidR="002B2A0D" w:rsidRPr="00420CB0" w:rsidRDefault="002B2A0D" w:rsidP="00CD0CD8">
            <w:pPr>
              <w:pStyle w:val="TAC"/>
              <w:rPr>
                <w:rFonts w:cs="Arial"/>
              </w:rPr>
            </w:pPr>
            <w:r w:rsidRPr="00420CB0">
              <w:rPr>
                <w:rFonts w:cs="Arial"/>
              </w:rPr>
              <w:t>N/A</w:t>
            </w:r>
          </w:p>
          <w:p w14:paraId="6A50507E" w14:textId="77777777" w:rsidR="002B2A0D" w:rsidRPr="00420CB0" w:rsidRDefault="002B2A0D" w:rsidP="00CD0CD8">
            <w:pPr>
              <w:pStyle w:val="TAC"/>
              <w:rPr>
                <w:rFonts w:cs="Arial"/>
              </w:rPr>
            </w:pPr>
          </w:p>
        </w:tc>
      </w:tr>
      <w:tr w:rsidR="002B2A0D" w:rsidRPr="00420CB0" w14:paraId="07038CCD"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436164"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hideMark/>
          </w:tcPr>
          <w:p w14:paraId="47FC0E39"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6E4A567" w14:textId="77777777" w:rsidR="002B2A0D" w:rsidRPr="00C9396D" w:rsidRDefault="002B2A0D" w:rsidP="00CD0CD8">
            <w:pPr>
              <w:pStyle w:val="TAC"/>
              <w:rPr>
                <w:rFonts w:cs="Arial"/>
                <w:strike/>
                <w:color w:val="FF0000"/>
              </w:rPr>
            </w:pPr>
            <w:r w:rsidRPr="00C9396D">
              <w:rPr>
                <w:rFonts w:cs="Arial"/>
                <w:strike/>
                <w:color w:val="FF0000"/>
              </w:rPr>
              <w:t>30-38</w:t>
            </w:r>
          </w:p>
          <w:p w14:paraId="2BBA72D4" w14:textId="109F4ACA" w:rsidR="00C9396D" w:rsidRPr="00420CB0" w:rsidRDefault="00C9396D" w:rsidP="00CD0CD8">
            <w:pPr>
              <w:pStyle w:val="TAC"/>
              <w:rPr>
                <w:rFonts w:cs="Arial"/>
              </w:rPr>
            </w:pPr>
            <w:r w:rsidRPr="00B06A31">
              <w:rPr>
                <w:rFonts w:cs="Arial"/>
                <w:color w:val="FF0000"/>
              </w:rPr>
              <w:t>29-38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AEE442C" w14:textId="77777777" w:rsidR="002B2A0D" w:rsidRPr="003E5BE2" w:rsidRDefault="002B2A0D" w:rsidP="00BA01AF">
            <w:pPr>
              <w:pStyle w:val="TAC"/>
              <w:rPr>
                <w:rFonts w:cs="Arial"/>
                <w:strike/>
                <w:color w:val="FF0000"/>
              </w:rPr>
            </w:pPr>
            <w:r w:rsidRPr="003E5BE2">
              <w:rPr>
                <w:rFonts w:cs="Arial"/>
                <w:strike/>
                <w:color w:val="FF0000"/>
              </w:rPr>
              <w:t xml:space="preserve">20-120 </w:t>
            </w:r>
          </w:p>
          <w:p w14:paraId="23D7860F" w14:textId="05347D47" w:rsidR="003E5BE2" w:rsidRPr="00420CB0" w:rsidRDefault="003E5BE2" w:rsidP="00BA01AF">
            <w:pPr>
              <w:pStyle w:val="TAC"/>
              <w:rPr>
                <w:rFonts w:cs="Arial"/>
              </w:rPr>
            </w:pPr>
            <w:r w:rsidRPr="003E5BE2">
              <w:rPr>
                <w:rFonts w:cs="Arial"/>
                <w:color w:val="FF0000"/>
              </w:rPr>
              <w:t>15-120</w:t>
            </w:r>
          </w:p>
        </w:tc>
        <w:tc>
          <w:tcPr>
            <w:tcW w:w="709"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E3EBB74"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7AA07FC"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01014D41"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29FD7003"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7ABEDBCF" w14:textId="77777777" w:rsidR="002B2A0D" w:rsidRPr="00420CB0" w:rsidRDefault="002B2A0D" w:rsidP="00CD0CD8">
            <w:pPr>
              <w:pStyle w:val="TAC"/>
              <w:rPr>
                <w:rFonts w:cs="Arial"/>
              </w:rPr>
            </w:pPr>
          </w:p>
        </w:tc>
      </w:tr>
      <w:tr w:rsidR="002B2A0D" w:rsidRPr="00420CB0" w14:paraId="234AAA39"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E3D4241"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tcBorders>
            <w:vAlign w:val="center"/>
          </w:tcPr>
          <w:p w14:paraId="7F2390C6"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27601FB" w14:textId="77777777" w:rsidR="002B2A0D" w:rsidRPr="00420CB0" w:rsidRDefault="002B2A0D" w:rsidP="00CD0CD8">
            <w:pPr>
              <w:pStyle w:val="TAC"/>
              <w:rPr>
                <w:rFonts w:cs="Arial"/>
              </w:rPr>
            </w:pPr>
            <w:r w:rsidRPr="00420CB0">
              <w:rPr>
                <w:rFonts w:cs="Arial"/>
              </w:rPr>
              <w:t>0-40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436AC03" w14:textId="77777777" w:rsidR="002B2A0D" w:rsidRPr="00420CB0" w:rsidRDefault="002B2A0D" w:rsidP="00CD0CD8">
            <w:pPr>
              <w:pStyle w:val="TAC"/>
              <w:rPr>
                <w:rFonts w:cs="Arial"/>
              </w:rPr>
            </w:pPr>
            <w:r w:rsidRPr="00420CB0">
              <w:rPr>
                <w:rFonts w:cs="Arial"/>
              </w:rPr>
              <w:t>1-13</w:t>
            </w:r>
          </w:p>
        </w:tc>
        <w:tc>
          <w:tcPr>
            <w:tcW w:w="709"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tcPr>
          <w:p w14:paraId="5071C0E9" w14:textId="77777777" w:rsidR="002B2A0D" w:rsidRPr="00420CB0" w:rsidRDefault="002B2A0D" w:rsidP="00CD0CD8">
            <w:pPr>
              <w:pStyle w:val="TAC"/>
              <w:rPr>
                <w:rFonts w:cs="Arial"/>
              </w:rPr>
            </w:pPr>
            <w:r w:rsidRPr="00420CB0">
              <w:rPr>
                <w:rFonts w:cs="Arial"/>
              </w:rPr>
              <w:t>&lt;=49</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70291F9"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78A6C370"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30A4928E"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34971699" w14:textId="77777777" w:rsidR="002B2A0D" w:rsidRPr="00420CB0" w:rsidRDefault="002B2A0D" w:rsidP="00CD0CD8">
            <w:pPr>
              <w:pStyle w:val="TAC"/>
              <w:rPr>
                <w:rFonts w:cs="Arial"/>
              </w:rPr>
            </w:pPr>
          </w:p>
        </w:tc>
      </w:tr>
      <w:tr w:rsidR="002B2A0D" w:rsidRPr="00420CB0" w14:paraId="1C50F13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027120DB"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tcBorders>
            <w:vAlign w:val="center"/>
            <w:hideMark/>
          </w:tcPr>
          <w:p w14:paraId="4906245C"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D9B641A" w14:textId="77777777" w:rsidR="002B2A0D" w:rsidRPr="00B06A31" w:rsidRDefault="002B2A0D" w:rsidP="00CD0CD8">
            <w:pPr>
              <w:pStyle w:val="TAC"/>
              <w:rPr>
                <w:rFonts w:cs="Arial"/>
                <w:strike/>
                <w:color w:val="FF0000"/>
              </w:rPr>
            </w:pPr>
            <w:r w:rsidRPr="00B06A31">
              <w:rPr>
                <w:rFonts w:cs="Arial"/>
                <w:strike/>
                <w:color w:val="FF0000"/>
              </w:rPr>
              <w:t>38-68</w:t>
            </w:r>
          </w:p>
          <w:p w14:paraId="0BADBD1C" w14:textId="4AB2700B" w:rsidR="00B06A31" w:rsidRPr="00420CB0" w:rsidRDefault="00B06A31" w:rsidP="00CD0CD8">
            <w:pPr>
              <w:pStyle w:val="TAC"/>
              <w:rPr>
                <w:rFonts w:cs="Arial"/>
              </w:rPr>
            </w:pPr>
            <w:r w:rsidRPr="00480D85">
              <w:rPr>
                <w:rFonts w:cs="Arial"/>
                <w:color w:val="FF0000"/>
              </w:rPr>
              <w:t>39-68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69A33F" w14:textId="5A88FF10" w:rsidR="00B06A31" w:rsidRPr="00420CB0" w:rsidRDefault="002B2A0D" w:rsidP="00B06A31">
            <w:pPr>
              <w:pStyle w:val="TAC"/>
              <w:rPr>
                <w:rFonts w:cs="Arial"/>
              </w:rPr>
            </w:pPr>
            <w:r w:rsidRPr="00B06A31">
              <w:rPr>
                <w:rFonts w:cs="Arial"/>
              </w:rPr>
              <w:t xml:space="preserve">60-112 </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7A89429"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948AE6D"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54587B04"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6174261D" w14:textId="77777777" w:rsidR="002B2A0D" w:rsidRPr="00420CB0" w:rsidRDefault="002B2A0D" w:rsidP="00CD0CD8">
            <w:pPr>
              <w:pStyle w:val="TAC"/>
              <w:rPr>
                <w:rFonts w:cs="Arial"/>
              </w:rPr>
            </w:pPr>
            <w:r w:rsidRPr="00420CB0">
              <w:rPr>
                <w:rFonts w:cs="Arial"/>
              </w:rPr>
              <w:t>2</w:t>
            </w:r>
          </w:p>
        </w:tc>
        <w:tc>
          <w:tcPr>
            <w:tcW w:w="783" w:type="dxa"/>
            <w:vMerge/>
            <w:tcBorders>
              <w:left w:val="single" w:sz="4" w:space="0" w:color="auto"/>
              <w:bottom w:val="single" w:sz="4" w:space="0" w:color="auto"/>
              <w:right w:val="single" w:sz="4" w:space="0" w:color="auto"/>
            </w:tcBorders>
            <w:vAlign w:val="center"/>
          </w:tcPr>
          <w:p w14:paraId="3FE70253" w14:textId="77777777" w:rsidR="002B2A0D" w:rsidRPr="00420CB0" w:rsidRDefault="002B2A0D" w:rsidP="00CD0CD8">
            <w:pPr>
              <w:pStyle w:val="TAC"/>
              <w:rPr>
                <w:rFonts w:cs="Arial"/>
              </w:rPr>
            </w:pPr>
          </w:p>
        </w:tc>
      </w:tr>
      <w:tr w:rsidR="002B2A0D" w:rsidRPr="00420CB0" w14:paraId="621FC379"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68417967"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tcBorders>
            <w:vAlign w:val="center"/>
          </w:tcPr>
          <w:p w14:paraId="32DB62C0"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40E11DA8" w14:textId="77777777" w:rsidR="002B2A0D" w:rsidRPr="00480D85" w:rsidRDefault="002B2A0D" w:rsidP="00CD0CD8">
            <w:pPr>
              <w:pStyle w:val="TAC"/>
              <w:rPr>
                <w:rFonts w:cs="Arial"/>
                <w:strike/>
                <w:color w:val="FF0000"/>
              </w:rPr>
            </w:pPr>
            <w:r w:rsidRPr="00480D85">
              <w:rPr>
                <w:rFonts w:cs="Arial"/>
                <w:strike/>
                <w:color w:val="FF0000"/>
              </w:rPr>
              <w:t>0-26</w:t>
            </w:r>
          </w:p>
          <w:p w14:paraId="25681CAB" w14:textId="2E9E4FEF" w:rsidR="00480D85" w:rsidRPr="00420CB0" w:rsidRDefault="00480D85" w:rsidP="00CD0CD8">
            <w:pPr>
              <w:pStyle w:val="TAC"/>
              <w:rPr>
                <w:rFonts w:cs="Arial"/>
              </w:rPr>
            </w:pPr>
            <w:r w:rsidRPr="00480D85">
              <w:rPr>
                <w:rFonts w:cs="Arial"/>
                <w:color w:val="FF0000"/>
              </w:rPr>
              <w:t>0-2</w:t>
            </w:r>
            <w:r>
              <w:rPr>
                <w:rFonts w:cs="Arial"/>
                <w:color w:val="FF0000"/>
              </w:rPr>
              <w:t>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26209973" w14:textId="77777777" w:rsidR="002B2A0D" w:rsidRPr="00420CB0" w:rsidRDefault="002B2A0D" w:rsidP="00CD0CD8">
            <w:pPr>
              <w:pStyle w:val="TAC"/>
              <w:rPr>
                <w:rFonts w:cs="Arial"/>
              </w:rPr>
            </w:pPr>
            <w:r w:rsidRPr="00420CB0">
              <w:rPr>
                <w:rFonts w:cs="Arial"/>
              </w:rPr>
              <w:t>15-35</w:t>
            </w:r>
          </w:p>
        </w:tc>
        <w:tc>
          <w:tcPr>
            <w:tcW w:w="709"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BAB95A3" w14:textId="77777777" w:rsidR="002B2A0D" w:rsidRPr="00F7272E" w:rsidRDefault="002B2A0D" w:rsidP="00CD0CD8">
            <w:pPr>
              <w:pStyle w:val="TAC"/>
              <w:rPr>
                <w:rFonts w:cs="Arial"/>
                <w:strike/>
              </w:rPr>
            </w:pPr>
            <w:r w:rsidRPr="00F7272E">
              <w:rPr>
                <w:rFonts w:cs="Arial"/>
                <w:strike/>
                <w:color w:val="FF0000"/>
              </w:rPr>
              <w:t>&lt;=55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0986549"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4172578B" w14:textId="77777777" w:rsidR="002B2A0D" w:rsidRPr="00420CB0" w:rsidRDefault="002B2A0D" w:rsidP="00CD0CD8">
            <w:pPr>
              <w:pStyle w:val="TAC"/>
              <w:rPr>
                <w:rFonts w:cs="Arial"/>
              </w:rPr>
            </w:pPr>
            <w:r w:rsidRPr="00420CB0">
              <w:rPr>
                <w:rFonts w:cs="Arial"/>
              </w:rPr>
              <w:t>1</w:t>
            </w:r>
          </w:p>
        </w:tc>
        <w:tc>
          <w:tcPr>
            <w:tcW w:w="759" w:type="dxa"/>
            <w:tcBorders>
              <w:top w:val="single" w:sz="6" w:space="0" w:color="auto"/>
              <w:left w:val="single" w:sz="6" w:space="0" w:color="auto"/>
              <w:bottom w:val="single" w:sz="6" w:space="0" w:color="auto"/>
              <w:right w:val="single" w:sz="4" w:space="0" w:color="auto"/>
            </w:tcBorders>
            <w:vAlign w:val="center"/>
          </w:tcPr>
          <w:p w14:paraId="5A9547E9"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2BF49C5F" w14:textId="77777777" w:rsidR="002B2A0D" w:rsidRPr="00420CB0" w:rsidRDefault="002B2A0D" w:rsidP="00CD0CD8">
            <w:pPr>
              <w:pStyle w:val="TAC"/>
              <w:rPr>
                <w:rFonts w:cs="Arial"/>
              </w:rPr>
            </w:pPr>
          </w:p>
        </w:tc>
      </w:tr>
      <w:tr w:rsidR="002B2A0D" w:rsidRPr="00420CB0" w14:paraId="0034CC53"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779AE66D"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tcBorders>
            <w:vAlign w:val="center"/>
            <w:hideMark/>
          </w:tcPr>
          <w:p w14:paraId="0C86CBE7"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2A490A67" w14:textId="77777777" w:rsidR="002B2A0D" w:rsidRPr="00C9396D" w:rsidRDefault="002B2A0D" w:rsidP="00CD0CD8">
            <w:pPr>
              <w:pStyle w:val="TAC"/>
              <w:rPr>
                <w:rFonts w:cs="Arial"/>
                <w:strike/>
                <w:color w:val="FF0000"/>
              </w:rPr>
            </w:pPr>
            <w:r w:rsidRPr="00C9396D">
              <w:rPr>
                <w:rFonts w:cs="Arial"/>
                <w:strike/>
                <w:color w:val="FF0000"/>
              </w:rPr>
              <w:t>28-30</w:t>
            </w:r>
          </w:p>
        </w:tc>
        <w:tc>
          <w:tcPr>
            <w:tcW w:w="2693" w:type="dxa"/>
            <w:tcBorders>
              <w:top w:val="single" w:sz="6" w:space="0" w:color="auto"/>
              <w:left w:val="single" w:sz="6" w:space="0" w:color="auto"/>
              <w:bottom w:val="single" w:sz="2" w:space="0" w:color="auto"/>
              <w:right w:val="single" w:sz="6" w:space="0" w:color="auto"/>
            </w:tcBorders>
            <w:tcMar>
              <w:top w:w="0" w:type="dxa"/>
              <w:left w:w="108" w:type="dxa"/>
              <w:bottom w:w="0" w:type="dxa"/>
              <w:right w:w="108" w:type="dxa"/>
            </w:tcMar>
            <w:vAlign w:val="center"/>
          </w:tcPr>
          <w:p w14:paraId="38A6E5EC" w14:textId="05A8348B" w:rsidR="002B2A0D" w:rsidRPr="00C9396D" w:rsidRDefault="002B2A0D" w:rsidP="00BA01AF">
            <w:pPr>
              <w:pStyle w:val="TAC"/>
              <w:rPr>
                <w:rFonts w:cs="Arial"/>
                <w:strike/>
                <w:color w:val="FF0000"/>
              </w:rPr>
            </w:pPr>
            <w:r w:rsidRPr="00C9396D">
              <w:rPr>
                <w:rFonts w:cs="Arial"/>
                <w:strike/>
                <w:color w:val="FF0000"/>
              </w:rPr>
              <w:t xml:space="preserve">36-75 </w:t>
            </w:r>
          </w:p>
        </w:tc>
        <w:tc>
          <w:tcPr>
            <w:tcW w:w="709"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5CF6559" w14:textId="77777777" w:rsidR="002B2A0D" w:rsidRPr="00C9396D" w:rsidRDefault="002B2A0D" w:rsidP="00CD0CD8">
            <w:pPr>
              <w:pStyle w:val="TAC"/>
              <w:rPr>
                <w:rFonts w:cs="Arial"/>
                <w:strike/>
                <w:color w:val="FF0000"/>
              </w:rPr>
            </w:pPr>
          </w:p>
        </w:tc>
        <w:tc>
          <w:tcPr>
            <w:tcW w:w="727" w:type="dxa"/>
            <w:tcBorders>
              <w:top w:val="single" w:sz="2" w:space="0" w:color="auto"/>
              <w:left w:val="single" w:sz="6" w:space="0" w:color="auto"/>
              <w:bottom w:val="single" w:sz="2" w:space="0" w:color="auto"/>
              <w:right w:val="single" w:sz="6" w:space="0" w:color="auto"/>
            </w:tcBorders>
            <w:tcMar>
              <w:top w:w="0" w:type="dxa"/>
              <w:left w:w="108" w:type="dxa"/>
              <w:bottom w:w="0" w:type="dxa"/>
              <w:right w:w="108" w:type="dxa"/>
            </w:tcMar>
            <w:vAlign w:val="center"/>
          </w:tcPr>
          <w:p w14:paraId="307006A3" w14:textId="77777777" w:rsidR="002B2A0D" w:rsidRPr="00C9396D" w:rsidRDefault="002B2A0D" w:rsidP="00CD0CD8">
            <w:pPr>
              <w:pStyle w:val="TAC"/>
              <w:rPr>
                <w:rFonts w:cs="Arial"/>
                <w:strike/>
                <w:color w:val="FF0000"/>
              </w:rPr>
            </w:pPr>
            <w:r w:rsidRPr="00C9396D">
              <w:rPr>
                <w:rFonts w:cs="Arial"/>
                <w:strike/>
                <w:color w:val="FF0000"/>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4BB6611" w14:textId="77777777" w:rsidR="002B2A0D" w:rsidRPr="00C9396D" w:rsidRDefault="002B2A0D" w:rsidP="00CD0CD8">
            <w:pPr>
              <w:pStyle w:val="TAC"/>
              <w:rPr>
                <w:rFonts w:cs="Arial"/>
                <w:strike/>
                <w:color w:val="FF0000"/>
              </w:rPr>
            </w:pPr>
            <w:r w:rsidRPr="00C9396D">
              <w:rPr>
                <w:rFonts w:cs="Arial"/>
                <w:strike/>
                <w:color w:val="FF0000"/>
              </w:rPr>
              <w:t>1</w:t>
            </w:r>
          </w:p>
        </w:tc>
        <w:tc>
          <w:tcPr>
            <w:tcW w:w="759" w:type="dxa"/>
            <w:tcBorders>
              <w:top w:val="single" w:sz="6" w:space="0" w:color="auto"/>
              <w:left w:val="single" w:sz="6" w:space="0" w:color="auto"/>
              <w:bottom w:val="single" w:sz="6" w:space="0" w:color="auto"/>
              <w:right w:val="single" w:sz="4" w:space="0" w:color="auto"/>
            </w:tcBorders>
            <w:vAlign w:val="center"/>
          </w:tcPr>
          <w:p w14:paraId="344785A0" w14:textId="77777777" w:rsidR="002B2A0D" w:rsidRPr="00C9396D" w:rsidRDefault="002B2A0D" w:rsidP="00CD0CD8">
            <w:pPr>
              <w:pStyle w:val="TAC"/>
              <w:rPr>
                <w:rFonts w:cs="Arial"/>
                <w:strike/>
                <w:color w:val="FF0000"/>
              </w:rPr>
            </w:pPr>
            <w:r w:rsidRPr="00C9396D">
              <w:rPr>
                <w:rFonts w:cs="Arial"/>
                <w:strike/>
                <w:color w:val="FF0000"/>
              </w:rPr>
              <w:t>1</w:t>
            </w:r>
          </w:p>
        </w:tc>
        <w:tc>
          <w:tcPr>
            <w:tcW w:w="783" w:type="dxa"/>
            <w:vMerge/>
            <w:tcBorders>
              <w:left w:val="single" w:sz="4" w:space="0" w:color="auto"/>
              <w:bottom w:val="single" w:sz="4" w:space="0" w:color="auto"/>
              <w:right w:val="single" w:sz="4" w:space="0" w:color="auto"/>
            </w:tcBorders>
            <w:vAlign w:val="center"/>
          </w:tcPr>
          <w:p w14:paraId="36DE10BC" w14:textId="77777777" w:rsidR="002B2A0D" w:rsidRPr="00420CB0" w:rsidRDefault="002B2A0D" w:rsidP="00CD0CD8">
            <w:pPr>
              <w:pStyle w:val="TAC"/>
              <w:rPr>
                <w:rFonts w:cs="Arial"/>
              </w:rPr>
            </w:pPr>
          </w:p>
        </w:tc>
      </w:tr>
      <w:tr w:rsidR="002B2A0D" w:rsidRPr="00420CB0" w14:paraId="61167D5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048F3F55" w14:textId="77777777" w:rsidR="002B2A0D" w:rsidRPr="00420CB0" w:rsidRDefault="002B2A0D" w:rsidP="00CD0CD8">
            <w:pPr>
              <w:spacing w:after="0"/>
              <w:rPr>
                <w:rFonts w:ascii="Arial" w:hAnsi="Arial" w:cs="Arial"/>
                <w:sz w:val="18"/>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067D55AF" w14:textId="77777777" w:rsidR="002B2A0D" w:rsidRPr="00420CB0" w:rsidRDefault="002B2A0D" w:rsidP="00CD0CD8">
            <w:pPr>
              <w:pStyle w:val="TAC"/>
              <w:rPr>
                <w:rFonts w:cs="Arial"/>
              </w:rPr>
            </w:pPr>
            <w:r w:rsidRPr="00420CB0">
              <w:rPr>
                <w:rFonts w:cs="Arial"/>
              </w:rPr>
              <w:t>&gt;=713</w:t>
            </w:r>
          </w:p>
          <w:p w14:paraId="114CC619" w14:textId="77777777" w:rsidR="002B2A0D" w:rsidRPr="00420CB0" w:rsidRDefault="002B2A0D" w:rsidP="00CD0CD8">
            <w:pPr>
              <w:spacing w:after="0"/>
              <w:jc w:val="center"/>
              <w:rPr>
                <w:rFonts w:ascii="Arial" w:hAnsi="Arial" w:cs="Arial"/>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49585E21" w14:textId="77777777" w:rsidR="002B2A0D" w:rsidRPr="00420CB0" w:rsidRDefault="002B2A0D" w:rsidP="00CD0CD8">
            <w:pPr>
              <w:pStyle w:val="TAC"/>
              <w:rPr>
                <w:rFonts w:cs="Arial"/>
              </w:rPr>
            </w:pPr>
            <w:r w:rsidRPr="00420CB0">
              <w:rPr>
                <w:rFonts w:cs="Arial"/>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9C0640" w14:textId="77777777" w:rsidR="002B2A0D" w:rsidRPr="00B20C13" w:rsidRDefault="002B2A0D" w:rsidP="00BA01AF">
            <w:pPr>
              <w:pStyle w:val="TAC"/>
              <w:rPr>
                <w:rFonts w:cs="Arial"/>
                <w:strike/>
                <w:color w:val="FF0000"/>
              </w:rPr>
            </w:pPr>
            <w:r w:rsidRPr="00B20C13">
              <w:rPr>
                <w:rFonts w:cs="Arial"/>
                <w:strike/>
                <w:color w:val="FF0000"/>
              </w:rPr>
              <w:t xml:space="preserve">60-150 </w:t>
            </w:r>
          </w:p>
          <w:p w14:paraId="0826B751" w14:textId="49080F2D" w:rsidR="00B20C13" w:rsidRPr="00420CB0" w:rsidRDefault="00B20C13" w:rsidP="00BA01AF">
            <w:pPr>
              <w:pStyle w:val="TAC"/>
              <w:rPr>
                <w:rFonts w:cs="Arial"/>
              </w:rPr>
            </w:pPr>
            <w:r w:rsidRPr="00B20C13">
              <w:rPr>
                <w:rFonts w:cs="Arial"/>
                <w:color w:val="FF0000"/>
              </w:rPr>
              <w:t>51-150</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50534E3B"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6ED02EE"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6D96219A"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3393F32D" w14:textId="77777777" w:rsidR="002B2A0D" w:rsidRPr="00420CB0" w:rsidRDefault="002B2A0D" w:rsidP="00CD0CD8">
            <w:pPr>
              <w:pStyle w:val="TAC"/>
              <w:rPr>
                <w:rFonts w:cs="Arial"/>
              </w:rPr>
            </w:pPr>
            <w:r w:rsidRPr="00420CB0">
              <w:rPr>
                <w:rFonts w:cs="Arial"/>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4DE4E448" w14:textId="77777777" w:rsidR="002B2A0D" w:rsidRPr="00420CB0" w:rsidRDefault="002B2A0D" w:rsidP="00CD0CD8">
            <w:pPr>
              <w:pStyle w:val="TAC"/>
              <w:rPr>
                <w:rFonts w:cs="Arial"/>
              </w:rPr>
            </w:pPr>
            <w:r w:rsidRPr="00420CB0">
              <w:rPr>
                <w:rFonts w:cs="Arial"/>
              </w:rPr>
              <w:t>N/A</w:t>
            </w:r>
          </w:p>
        </w:tc>
      </w:tr>
      <w:tr w:rsidR="002B2A0D" w:rsidRPr="00420CB0" w14:paraId="6A673EDC"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6D25A21" w14:textId="77777777" w:rsidR="002B2A0D" w:rsidRPr="00420CB0" w:rsidRDefault="002B2A0D" w:rsidP="00CD0CD8">
            <w:pPr>
              <w:spacing w:after="0"/>
              <w:rPr>
                <w:rFonts w:ascii="Arial" w:hAnsi="Arial" w:cs="Arial"/>
                <w:sz w:val="18"/>
              </w:rPr>
            </w:pPr>
          </w:p>
        </w:tc>
        <w:tc>
          <w:tcPr>
            <w:tcW w:w="876" w:type="dxa"/>
            <w:vMerge/>
            <w:tcBorders>
              <w:top w:val="single" w:sz="4" w:space="0" w:color="auto"/>
              <w:left w:val="single" w:sz="4" w:space="0" w:color="auto"/>
              <w:bottom w:val="single" w:sz="4" w:space="0" w:color="auto"/>
              <w:right w:val="single" w:sz="4" w:space="0" w:color="auto"/>
            </w:tcBorders>
            <w:vAlign w:val="center"/>
          </w:tcPr>
          <w:p w14:paraId="3ED86553"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0EB409FB" w14:textId="77777777" w:rsidR="002B2A0D" w:rsidRPr="00420CB0" w:rsidRDefault="002B2A0D" w:rsidP="00CD0CD8">
            <w:pPr>
              <w:pStyle w:val="TAC"/>
              <w:rPr>
                <w:rFonts w:cs="Arial"/>
              </w:rPr>
            </w:pPr>
            <w:r w:rsidRPr="00420CB0">
              <w:rPr>
                <w:rFonts w:cs="Arial"/>
              </w:rPr>
              <w:t>0-22</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BEF9A15" w14:textId="77777777" w:rsidR="002B2A0D" w:rsidRPr="00420CB0" w:rsidRDefault="002B2A0D" w:rsidP="00CD0CD8">
            <w:pPr>
              <w:pStyle w:val="TAC"/>
              <w:rPr>
                <w:rFonts w:cs="Arial"/>
              </w:rPr>
            </w:pPr>
            <w:r w:rsidRPr="00420CB0">
              <w:rPr>
                <w:rFonts w:cs="Arial"/>
              </w:rPr>
              <w:t>1-13</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1F6DE70" w14:textId="46733E0A" w:rsidR="002B2A0D" w:rsidRPr="00420CB0" w:rsidRDefault="002B2A0D" w:rsidP="00CD0CD8">
            <w:pPr>
              <w:pStyle w:val="TAC"/>
              <w:rPr>
                <w:rFonts w:cs="Arial"/>
              </w:rPr>
            </w:pPr>
            <w:r w:rsidRPr="00420CB0">
              <w:rPr>
                <w:rFonts w:cs="Arial"/>
              </w:rPr>
              <w:t>&lt;=</w:t>
            </w:r>
            <w:r w:rsidRPr="00EF73DA">
              <w:rPr>
                <w:rFonts w:cs="Arial"/>
                <w:strike/>
                <w:color w:val="FF0000"/>
              </w:rPr>
              <w:t>13</w:t>
            </w:r>
            <w:r w:rsidR="00EF73DA" w:rsidRPr="00EF73DA">
              <w:rPr>
                <w:rFonts w:cs="Arial"/>
                <w:color w:val="FF0000"/>
              </w:rPr>
              <w:t xml:space="preserve"> 33</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6C03B1E"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67A8ABDD"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4CD61F71"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4D8109F1" w14:textId="77777777" w:rsidR="002B2A0D" w:rsidRPr="00420CB0" w:rsidRDefault="002B2A0D" w:rsidP="00CD0CD8">
            <w:pPr>
              <w:pStyle w:val="TAC"/>
              <w:rPr>
                <w:rFonts w:cs="Arial"/>
              </w:rPr>
            </w:pPr>
          </w:p>
        </w:tc>
      </w:tr>
      <w:tr w:rsidR="002B2A0D" w:rsidRPr="00420CB0" w14:paraId="60F50419"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5E375BC" w14:textId="77777777" w:rsidR="002B2A0D" w:rsidRPr="00420CB0" w:rsidRDefault="002B2A0D" w:rsidP="00CD0CD8">
            <w:pPr>
              <w:spacing w:after="0"/>
              <w:rPr>
                <w:rFonts w:ascii="Arial" w:hAnsi="Arial" w:cs="Arial"/>
                <w:sz w:val="18"/>
              </w:rPr>
            </w:pPr>
          </w:p>
        </w:tc>
        <w:tc>
          <w:tcPr>
            <w:tcW w:w="876" w:type="dxa"/>
            <w:vMerge/>
            <w:tcBorders>
              <w:top w:val="single" w:sz="4" w:space="0" w:color="auto"/>
              <w:left w:val="single" w:sz="4" w:space="0" w:color="auto"/>
              <w:bottom w:val="single" w:sz="4" w:space="0" w:color="auto"/>
              <w:right w:val="single" w:sz="4" w:space="0" w:color="auto"/>
            </w:tcBorders>
            <w:vAlign w:val="center"/>
          </w:tcPr>
          <w:p w14:paraId="522871C8"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49A04A07" w14:textId="77777777" w:rsidR="002B2A0D" w:rsidRDefault="002B2A0D" w:rsidP="00CD0CD8">
            <w:pPr>
              <w:pStyle w:val="TAC"/>
              <w:rPr>
                <w:rFonts w:cs="Arial"/>
                <w:strike/>
                <w:color w:val="FF0000"/>
              </w:rPr>
            </w:pPr>
            <w:r w:rsidRPr="00FC0920">
              <w:rPr>
                <w:rFonts w:cs="Arial"/>
                <w:strike/>
                <w:color w:val="FF0000"/>
              </w:rPr>
              <w:t>10-20</w:t>
            </w:r>
          </w:p>
          <w:p w14:paraId="74A1E03E" w14:textId="1F1B44C0" w:rsidR="00FC0920" w:rsidRPr="00FC0920" w:rsidRDefault="00FC0920" w:rsidP="00CD0CD8">
            <w:pPr>
              <w:pStyle w:val="TAC"/>
              <w:rPr>
                <w:rFonts w:cs="Arial"/>
                <w:strike/>
              </w:rPr>
            </w:pPr>
            <w:r w:rsidRPr="0076760F">
              <w:rPr>
                <w:rFonts w:cs="Arial"/>
                <w:color w:val="FF0000"/>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D3DCF09" w14:textId="77777777" w:rsidR="002B2A0D" w:rsidRPr="004D7EA3" w:rsidRDefault="002B2A0D" w:rsidP="00BA01AF">
            <w:pPr>
              <w:pStyle w:val="TAC"/>
              <w:rPr>
                <w:rFonts w:cs="Arial"/>
                <w:strike/>
                <w:color w:val="FF0000"/>
              </w:rPr>
            </w:pPr>
            <w:r w:rsidRPr="004D7EA3">
              <w:rPr>
                <w:rFonts w:cs="Arial"/>
                <w:strike/>
                <w:color w:val="FF0000"/>
              </w:rPr>
              <w:t xml:space="preserve">64-140 </w:t>
            </w:r>
          </w:p>
          <w:p w14:paraId="746EED7E" w14:textId="507BF74A" w:rsidR="004D7EA3" w:rsidRPr="00420CB0" w:rsidRDefault="004D7EA3" w:rsidP="00BA01AF">
            <w:pPr>
              <w:pStyle w:val="TAC"/>
              <w:rPr>
                <w:rFonts w:cs="Arial"/>
              </w:rPr>
            </w:pPr>
            <w:r w:rsidRPr="004D7EA3">
              <w:rPr>
                <w:rFonts w:cs="Arial"/>
                <w:color w:val="FF0000"/>
              </w:rPr>
              <w:t>64-150</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5E99F31C"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310539C" w14:textId="77777777" w:rsidR="002B2A0D" w:rsidRPr="00420CB0" w:rsidRDefault="002B2A0D" w:rsidP="00CD0CD8">
            <w:pPr>
              <w:pStyle w:val="TAC"/>
              <w:rPr>
                <w:rFonts w:cs="Arial"/>
              </w:rPr>
            </w:pPr>
            <w:r w:rsidRPr="00420CB0">
              <w:rPr>
                <w:rFonts w:cs="Arial"/>
              </w:rPr>
              <w:t>2</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34646ABA" w14:textId="77777777" w:rsidR="002B2A0D" w:rsidRPr="00420CB0" w:rsidRDefault="002B2A0D" w:rsidP="00CD0CD8">
            <w:pPr>
              <w:pStyle w:val="TAC"/>
              <w:rPr>
                <w:rFonts w:cs="Arial"/>
              </w:rPr>
            </w:pPr>
            <w:r w:rsidRPr="00420CB0">
              <w:rPr>
                <w:rFonts w:cs="Arial"/>
              </w:rPr>
              <w:t>1</w:t>
            </w:r>
          </w:p>
        </w:tc>
        <w:tc>
          <w:tcPr>
            <w:tcW w:w="759" w:type="dxa"/>
            <w:tcBorders>
              <w:top w:val="single" w:sz="6" w:space="0" w:color="auto"/>
              <w:left w:val="single" w:sz="6" w:space="0" w:color="auto"/>
              <w:bottom w:val="single" w:sz="6" w:space="0" w:color="auto"/>
              <w:right w:val="single" w:sz="4" w:space="0" w:color="auto"/>
            </w:tcBorders>
            <w:vAlign w:val="center"/>
          </w:tcPr>
          <w:p w14:paraId="0B5F405C" w14:textId="77777777" w:rsidR="002B2A0D" w:rsidRPr="00420CB0" w:rsidRDefault="002B2A0D" w:rsidP="00CD0CD8">
            <w:pPr>
              <w:pStyle w:val="TAC"/>
              <w:rPr>
                <w:rFonts w:cs="Arial"/>
              </w:rPr>
            </w:pPr>
            <w:r w:rsidRPr="00420CB0">
              <w:rPr>
                <w:rFonts w:cs="Arial"/>
              </w:rPr>
              <w:t>1</w:t>
            </w:r>
          </w:p>
        </w:tc>
        <w:tc>
          <w:tcPr>
            <w:tcW w:w="783" w:type="dxa"/>
            <w:vMerge/>
            <w:tcBorders>
              <w:left w:val="single" w:sz="4" w:space="0" w:color="auto"/>
              <w:bottom w:val="single" w:sz="4" w:space="0" w:color="auto"/>
              <w:right w:val="single" w:sz="4" w:space="0" w:color="auto"/>
            </w:tcBorders>
            <w:vAlign w:val="center"/>
          </w:tcPr>
          <w:p w14:paraId="6034B447" w14:textId="77777777" w:rsidR="002B2A0D" w:rsidRPr="00420CB0" w:rsidRDefault="002B2A0D" w:rsidP="00CD0CD8">
            <w:pPr>
              <w:pStyle w:val="TAC"/>
              <w:rPr>
                <w:rFonts w:cs="Arial"/>
              </w:rPr>
            </w:pPr>
          </w:p>
        </w:tc>
      </w:tr>
      <w:tr w:rsidR="002B2A0D" w:rsidRPr="00420CB0" w14:paraId="49B4A21C"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2AB1A09" w14:textId="77777777" w:rsidR="002B2A0D" w:rsidRPr="00420CB0" w:rsidRDefault="002B2A0D" w:rsidP="00CD0CD8">
            <w:pPr>
              <w:spacing w:after="0"/>
              <w:rPr>
                <w:rFonts w:ascii="Arial" w:hAnsi="Arial" w:cs="Arial"/>
                <w:sz w:val="18"/>
              </w:rPr>
            </w:pPr>
          </w:p>
        </w:tc>
        <w:tc>
          <w:tcPr>
            <w:tcW w:w="876" w:type="dxa"/>
            <w:vMerge/>
            <w:tcBorders>
              <w:top w:val="single" w:sz="4" w:space="0" w:color="auto"/>
              <w:left w:val="single" w:sz="4" w:space="0" w:color="auto"/>
              <w:bottom w:val="single" w:sz="4" w:space="0" w:color="auto"/>
              <w:right w:val="single" w:sz="4" w:space="0" w:color="auto"/>
            </w:tcBorders>
            <w:vAlign w:val="center"/>
          </w:tcPr>
          <w:p w14:paraId="691294C6"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08E2510A" w14:textId="77777777" w:rsidR="002B2A0D" w:rsidRPr="00420CB0" w:rsidRDefault="002B2A0D" w:rsidP="00CD0CD8">
            <w:pPr>
              <w:pStyle w:val="TAC"/>
              <w:rPr>
                <w:rFonts w:cs="Arial"/>
              </w:rPr>
            </w:pPr>
            <w:r w:rsidRPr="00420CB0">
              <w:rPr>
                <w:rFonts w:cs="Arial"/>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D4BAFB1" w14:textId="77777777" w:rsidR="002B2A0D" w:rsidRPr="00420CB0" w:rsidRDefault="002B2A0D" w:rsidP="00CD0CD8">
            <w:pPr>
              <w:pStyle w:val="TAC"/>
              <w:rPr>
                <w:rFonts w:cs="Arial"/>
              </w:rPr>
            </w:pPr>
            <w:r w:rsidRPr="00420CB0">
              <w:rPr>
                <w:rFonts w:cs="Arial"/>
              </w:rPr>
              <w:t>15-35</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0BA008F3" w14:textId="3180010A" w:rsidR="002B2A0D" w:rsidRPr="00420CB0" w:rsidRDefault="002B2A0D" w:rsidP="00CD0CD8">
            <w:pPr>
              <w:pStyle w:val="TAC"/>
              <w:rPr>
                <w:rFonts w:cs="Arial"/>
              </w:rPr>
            </w:pPr>
            <w:r w:rsidRPr="00420CB0">
              <w:rPr>
                <w:rFonts w:cs="Arial"/>
              </w:rPr>
              <w:t>&lt;=</w:t>
            </w:r>
            <w:r w:rsidRPr="00EF73DA">
              <w:rPr>
                <w:rFonts w:cs="Arial"/>
                <w:strike/>
                <w:color w:val="FF0000"/>
              </w:rPr>
              <w:t>40</w:t>
            </w:r>
            <w:r w:rsidR="00EF73DA">
              <w:rPr>
                <w:rFonts w:cs="Arial"/>
                <w:strike/>
                <w:color w:val="FF0000"/>
              </w:rPr>
              <w:t xml:space="preserve"> </w:t>
            </w:r>
            <w:r w:rsidR="00EF73DA" w:rsidRPr="00EF73DA">
              <w:rPr>
                <w:rFonts w:cs="Arial"/>
                <w:color w:val="FF0000"/>
              </w:rPr>
              <w:t>4</w:t>
            </w:r>
            <w:r w:rsidR="00EF73DA">
              <w:rPr>
                <w:rFonts w:cs="Arial"/>
                <w:color w:val="FF0000"/>
              </w:rPr>
              <w:t>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583F81E" w14:textId="77777777" w:rsidR="002B2A0D" w:rsidRPr="00420CB0" w:rsidRDefault="002B2A0D" w:rsidP="00CD0CD8">
            <w:pPr>
              <w:pStyle w:val="TAC"/>
              <w:rPr>
                <w:rFonts w:cs="Arial"/>
              </w:rPr>
            </w:pPr>
            <w:r w:rsidRPr="00420CB0">
              <w:rPr>
                <w:rFonts w:cs="Arial"/>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02D26654" w14:textId="77777777" w:rsidR="002B2A0D" w:rsidRPr="00420CB0" w:rsidRDefault="002B2A0D" w:rsidP="00CD0CD8">
            <w:pPr>
              <w:pStyle w:val="TAC"/>
              <w:rPr>
                <w:rFonts w:cs="Arial"/>
              </w:rPr>
            </w:pPr>
            <w:r w:rsidRPr="00420CB0">
              <w:rPr>
                <w:rFonts w:cs="Arial"/>
              </w:rPr>
              <w:t>1</w:t>
            </w:r>
          </w:p>
        </w:tc>
        <w:tc>
          <w:tcPr>
            <w:tcW w:w="759" w:type="dxa"/>
            <w:tcBorders>
              <w:top w:val="single" w:sz="6" w:space="0" w:color="auto"/>
              <w:left w:val="single" w:sz="6" w:space="0" w:color="auto"/>
              <w:bottom w:val="single" w:sz="6" w:space="0" w:color="auto"/>
              <w:right w:val="single" w:sz="4" w:space="0" w:color="auto"/>
            </w:tcBorders>
            <w:vAlign w:val="center"/>
          </w:tcPr>
          <w:p w14:paraId="5CAC464F"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58121B78" w14:textId="77777777" w:rsidR="002B2A0D" w:rsidRPr="00420CB0" w:rsidRDefault="002B2A0D" w:rsidP="00CD0CD8">
            <w:pPr>
              <w:pStyle w:val="TAC"/>
              <w:rPr>
                <w:rFonts w:cs="Arial"/>
              </w:rPr>
            </w:pPr>
          </w:p>
        </w:tc>
      </w:tr>
      <w:tr w:rsidR="002B2A0D" w:rsidRPr="00420CB0" w14:paraId="14DD4B9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1BBEC02" w14:textId="77777777" w:rsidR="002B2A0D" w:rsidRPr="00420CB0" w:rsidRDefault="002B2A0D" w:rsidP="00CD0CD8">
            <w:pPr>
              <w:spacing w:after="0"/>
              <w:rPr>
                <w:rFonts w:ascii="Arial" w:hAnsi="Arial" w:cs="Arial"/>
                <w:sz w:val="18"/>
              </w:rPr>
            </w:pPr>
          </w:p>
        </w:tc>
        <w:tc>
          <w:tcPr>
            <w:tcW w:w="876" w:type="dxa"/>
            <w:vMerge/>
            <w:tcBorders>
              <w:top w:val="single" w:sz="4" w:space="0" w:color="auto"/>
              <w:left w:val="single" w:sz="4" w:space="0" w:color="auto"/>
              <w:bottom w:val="single" w:sz="4" w:space="0" w:color="auto"/>
              <w:right w:val="single" w:sz="4" w:space="0" w:color="auto"/>
            </w:tcBorders>
            <w:vAlign w:val="center"/>
          </w:tcPr>
          <w:p w14:paraId="1159C86B"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3C6A737C" w14:textId="77777777" w:rsidR="002B2A0D" w:rsidRPr="00420CB0" w:rsidRDefault="002B2A0D" w:rsidP="00CD0CD8">
            <w:pPr>
              <w:pStyle w:val="TAC"/>
              <w:rPr>
                <w:rFonts w:cs="Arial"/>
              </w:rPr>
            </w:pPr>
            <w:r w:rsidRPr="00420CB0">
              <w:rPr>
                <w:rFonts w:cs="Arial"/>
              </w:rPr>
              <w:t>0-10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06999AA" w14:textId="529F0C7F" w:rsidR="002B2A0D" w:rsidRPr="00420CB0" w:rsidRDefault="002B2A0D" w:rsidP="00BA01AF">
            <w:pPr>
              <w:pStyle w:val="TAC"/>
              <w:rPr>
                <w:rFonts w:cs="Arial"/>
              </w:rPr>
            </w:pPr>
            <w:r w:rsidRPr="00420CB0">
              <w:rPr>
                <w:rFonts w:cs="Arial"/>
              </w:rPr>
              <w:t>36-50</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E39024D"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C19FAE6" w14:textId="77777777" w:rsidR="002B2A0D" w:rsidRPr="00420CB0" w:rsidRDefault="002B2A0D" w:rsidP="00CD0CD8">
            <w:pPr>
              <w:pStyle w:val="TAC"/>
              <w:rPr>
                <w:rFonts w:cs="Arial"/>
              </w:rPr>
            </w:pPr>
            <w:r w:rsidRPr="00420CB0">
              <w:rPr>
                <w:rFonts w:cs="Arial"/>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5BBB0280" w14:textId="77777777" w:rsidR="002B2A0D" w:rsidRPr="00420CB0" w:rsidRDefault="002B2A0D" w:rsidP="00CD0CD8">
            <w:pPr>
              <w:pStyle w:val="TAC"/>
              <w:rPr>
                <w:rFonts w:cs="Arial"/>
              </w:rPr>
            </w:pPr>
            <w:r w:rsidRPr="00420CB0">
              <w:rPr>
                <w:rFonts w:cs="Arial"/>
              </w:rPr>
              <w:t>N/A</w:t>
            </w:r>
          </w:p>
        </w:tc>
        <w:tc>
          <w:tcPr>
            <w:tcW w:w="759" w:type="dxa"/>
            <w:tcBorders>
              <w:top w:val="single" w:sz="6" w:space="0" w:color="auto"/>
              <w:left w:val="single" w:sz="6" w:space="0" w:color="auto"/>
              <w:bottom w:val="single" w:sz="6" w:space="0" w:color="auto"/>
              <w:right w:val="single" w:sz="4" w:space="0" w:color="auto"/>
            </w:tcBorders>
            <w:vAlign w:val="center"/>
          </w:tcPr>
          <w:p w14:paraId="305BC423"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4B80522C" w14:textId="77777777" w:rsidR="002B2A0D" w:rsidRPr="00420CB0" w:rsidRDefault="002B2A0D" w:rsidP="00CD0CD8">
            <w:pPr>
              <w:pStyle w:val="TAC"/>
              <w:rPr>
                <w:rFonts w:cs="Arial"/>
              </w:rPr>
            </w:pPr>
          </w:p>
        </w:tc>
      </w:tr>
      <w:tr w:rsidR="002B2A0D" w:rsidRPr="00420CB0" w14:paraId="6EB3E6A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08A8842B" w14:textId="77777777" w:rsidR="002B2A0D" w:rsidRPr="00420CB0" w:rsidRDefault="002B2A0D" w:rsidP="00CD0CD8">
            <w:pPr>
              <w:spacing w:after="0"/>
              <w:rPr>
                <w:rFonts w:ascii="Arial" w:hAnsi="Arial" w:cs="Arial"/>
                <w:sz w:val="18"/>
              </w:rPr>
            </w:pPr>
          </w:p>
        </w:tc>
        <w:tc>
          <w:tcPr>
            <w:tcW w:w="876" w:type="dxa"/>
            <w:vMerge/>
            <w:tcBorders>
              <w:top w:val="single" w:sz="4" w:space="0" w:color="auto"/>
              <w:left w:val="single" w:sz="4" w:space="0" w:color="auto"/>
              <w:bottom w:val="single" w:sz="4" w:space="0" w:color="auto"/>
              <w:right w:val="single" w:sz="4" w:space="0" w:color="auto"/>
            </w:tcBorders>
            <w:vAlign w:val="center"/>
          </w:tcPr>
          <w:p w14:paraId="43E32995"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7CBF094C" w14:textId="77777777" w:rsidR="002B2A0D" w:rsidRPr="00420CB0" w:rsidRDefault="002B2A0D" w:rsidP="00CD0CD8">
            <w:pPr>
              <w:pStyle w:val="TAC"/>
              <w:rPr>
                <w:rFonts w:cs="Arial"/>
              </w:rPr>
            </w:pPr>
            <w:r w:rsidRPr="00420CB0">
              <w:rPr>
                <w:rFonts w:cs="Arial"/>
              </w:rPr>
              <w:t>21-35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6682DC6" w14:textId="3AAF3A28" w:rsidR="002B2A0D" w:rsidRPr="00420CB0" w:rsidRDefault="002B2A0D" w:rsidP="00BA01AF">
            <w:pPr>
              <w:pStyle w:val="TAC"/>
              <w:rPr>
                <w:rFonts w:cs="Arial"/>
              </w:rPr>
            </w:pPr>
            <w:r w:rsidRPr="00420CB0">
              <w:rPr>
                <w:rFonts w:cs="Arial"/>
              </w:rPr>
              <w:t xml:space="preserve">90-129 </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B0D029"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0B2E7676" w14:textId="77777777" w:rsidR="002B2A0D" w:rsidRPr="00420CB0" w:rsidRDefault="002B2A0D" w:rsidP="00CD0CD8">
            <w:pPr>
              <w:pStyle w:val="TAC"/>
              <w:rPr>
                <w:rFonts w:cs="Arial"/>
              </w:rPr>
            </w:pPr>
            <w:r w:rsidRPr="00420CB0">
              <w:rPr>
                <w:rFonts w:cs="Arial"/>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10833DE0" w14:textId="77777777" w:rsidR="002B2A0D" w:rsidRPr="00420CB0" w:rsidRDefault="002B2A0D" w:rsidP="00CD0CD8">
            <w:pPr>
              <w:pStyle w:val="TAC"/>
              <w:rPr>
                <w:rFonts w:cs="Arial"/>
              </w:rPr>
            </w:pPr>
            <w:r w:rsidRPr="00420CB0">
              <w:rPr>
                <w:rFonts w:cs="Arial"/>
              </w:rPr>
              <w:t>N/A</w:t>
            </w:r>
          </w:p>
        </w:tc>
        <w:tc>
          <w:tcPr>
            <w:tcW w:w="759" w:type="dxa"/>
            <w:tcBorders>
              <w:top w:val="single" w:sz="6" w:space="0" w:color="auto"/>
              <w:left w:val="single" w:sz="6" w:space="0" w:color="auto"/>
              <w:bottom w:val="single" w:sz="6" w:space="0" w:color="auto"/>
              <w:right w:val="single" w:sz="4" w:space="0" w:color="auto"/>
            </w:tcBorders>
            <w:vAlign w:val="center"/>
          </w:tcPr>
          <w:p w14:paraId="15E965E9" w14:textId="77777777" w:rsidR="002B2A0D" w:rsidRPr="00420CB0" w:rsidRDefault="002B2A0D" w:rsidP="00CD0CD8">
            <w:pPr>
              <w:pStyle w:val="TAC"/>
              <w:rPr>
                <w:rFonts w:cs="Arial"/>
              </w:rPr>
            </w:pPr>
            <w:r w:rsidRPr="00420CB0">
              <w:rPr>
                <w:rFonts w:cs="Arial"/>
              </w:rPr>
              <w:t>N/A</w:t>
            </w:r>
          </w:p>
        </w:tc>
        <w:tc>
          <w:tcPr>
            <w:tcW w:w="783" w:type="dxa"/>
            <w:vMerge/>
            <w:tcBorders>
              <w:left w:val="single" w:sz="4" w:space="0" w:color="auto"/>
              <w:bottom w:val="single" w:sz="4" w:space="0" w:color="auto"/>
              <w:right w:val="single" w:sz="4" w:space="0" w:color="auto"/>
            </w:tcBorders>
            <w:vAlign w:val="center"/>
          </w:tcPr>
          <w:p w14:paraId="35F76394" w14:textId="77777777" w:rsidR="002B2A0D" w:rsidRPr="00420CB0" w:rsidRDefault="002B2A0D" w:rsidP="00CD0CD8">
            <w:pPr>
              <w:pStyle w:val="TAC"/>
              <w:rPr>
                <w:rFonts w:cs="Arial"/>
              </w:rPr>
            </w:pPr>
          </w:p>
        </w:tc>
      </w:tr>
      <w:tr w:rsidR="002B2A0D" w:rsidRPr="00420CB0" w14:paraId="28C99283" w14:textId="77777777" w:rsidTr="00CD0CD8">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tcPr>
          <w:p w14:paraId="06A37B5E" w14:textId="77777777" w:rsidR="002B2A0D" w:rsidRPr="00420CB0" w:rsidRDefault="002B2A0D" w:rsidP="00CD0CD8">
            <w:pPr>
              <w:pStyle w:val="TAC"/>
              <w:rPr>
                <w:rFonts w:cs="Arial"/>
              </w:rPr>
            </w:pPr>
            <w:r w:rsidRPr="00420CB0">
              <w:rPr>
                <w:rFonts w:cs="Arial"/>
              </w:rPr>
              <w:t>75 RB / 75 RB</w:t>
            </w: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48C08690" w14:textId="77777777" w:rsidR="002B2A0D" w:rsidRPr="00420CB0" w:rsidRDefault="002B2A0D" w:rsidP="00CD0CD8">
            <w:pPr>
              <w:pStyle w:val="TAC"/>
              <w:rPr>
                <w:rFonts w:cs="Arial"/>
              </w:rPr>
            </w:pPr>
            <w:r w:rsidRPr="00420CB0">
              <w:rPr>
                <w:rFonts w:cs="Arial"/>
              </w:rPr>
              <w:t>&gt;=703</w:t>
            </w:r>
          </w:p>
          <w:p w14:paraId="1CF70BBF" w14:textId="77777777" w:rsidR="002B2A0D" w:rsidRPr="00420CB0" w:rsidRDefault="002B2A0D" w:rsidP="00CD0CD8">
            <w:pPr>
              <w:pStyle w:val="TAC"/>
              <w:rPr>
                <w:rFonts w:cs="Arial"/>
              </w:rPr>
            </w:pPr>
            <w:r w:rsidRPr="00420CB0">
              <w:rPr>
                <w:rFonts w:cs="Arial"/>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4C8A5229" w14:textId="77777777" w:rsidR="002B2A0D" w:rsidRPr="00420CB0" w:rsidRDefault="002B2A0D" w:rsidP="00CD0CD8">
            <w:pPr>
              <w:pStyle w:val="TAC"/>
              <w:rPr>
                <w:rFonts w:cs="Arial"/>
              </w:rPr>
            </w:pPr>
            <w:r w:rsidRPr="00420CB0">
              <w:rPr>
                <w:rFonts w:cs="Arial"/>
              </w:rPr>
              <w:t>0-3</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ADBA3F5" w14:textId="6F56D816" w:rsidR="002B2A0D" w:rsidRPr="00420CB0" w:rsidRDefault="002B2A0D" w:rsidP="00BA01AF">
            <w:pPr>
              <w:pStyle w:val="TAC"/>
              <w:rPr>
                <w:rFonts w:cs="Arial"/>
              </w:rPr>
            </w:pPr>
            <w:r w:rsidRPr="00420CB0">
              <w:rPr>
                <w:rFonts w:cs="Arial"/>
              </w:rPr>
              <w:t xml:space="preserve">72-150 </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2DBDCD"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0D74C78" w14:textId="77777777" w:rsidR="002B2A0D" w:rsidRPr="00420CB0" w:rsidRDefault="002B2A0D" w:rsidP="00CD0CD8">
            <w:pPr>
              <w:pStyle w:val="TAC"/>
              <w:rPr>
                <w:rFonts w:cs="Arial"/>
              </w:rPr>
            </w:pPr>
            <w:r w:rsidRPr="00420CB0">
              <w:rPr>
                <w:rFonts w:cs="Arial"/>
              </w:rPr>
              <w:t>6</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1E9D801F" w14:textId="77777777" w:rsidR="002B2A0D" w:rsidRPr="00420CB0" w:rsidRDefault="002B2A0D" w:rsidP="00CD0CD8">
            <w:pPr>
              <w:pStyle w:val="TAC"/>
              <w:rPr>
                <w:rFonts w:cs="Arial"/>
              </w:rPr>
            </w:pPr>
            <w:r w:rsidRPr="00420CB0">
              <w:rPr>
                <w:rFonts w:cs="Arial"/>
              </w:rPr>
              <w:t>4.5</w:t>
            </w:r>
          </w:p>
        </w:tc>
        <w:tc>
          <w:tcPr>
            <w:tcW w:w="759" w:type="dxa"/>
            <w:tcBorders>
              <w:top w:val="single" w:sz="6" w:space="0" w:color="auto"/>
              <w:left w:val="single" w:sz="6" w:space="0" w:color="auto"/>
              <w:bottom w:val="single" w:sz="6" w:space="0" w:color="auto"/>
              <w:right w:val="single" w:sz="4" w:space="0" w:color="auto"/>
            </w:tcBorders>
            <w:vAlign w:val="center"/>
          </w:tcPr>
          <w:p w14:paraId="1B48E7A7" w14:textId="77777777" w:rsidR="002B2A0D" w:rsidRPr="00420CB0" w:rsidRDefault="002B2A0D" w:rsidP="00CD0CD8">
            <w:pPr>
              <w:pStyle w:val="TAC"/>
              <w:rPr>
                <w:rFonts w:cs="Arial"/>
              </w:rPr>
            </w:pPr>
            <w:r w:rsidRPr="00420CB0">
              <w:rPr>
                <w:rFonts w:cs="Arial"/>
              </w:rPr>
              <w:t>4</w:t>
            </w:r>
          </w:p>
        </w:tc>
        <w:tc>
          <w:tcPr>
            <w:tcW w:w="783" w:type="dxa"/>
            <w:tcBorders>
              <w:top w:val="single" w:sz="4" w:space="0" w:color="auto"/>
              <w:left w:val="single" w:sz="6" w:space="0" w:color="auto"/>
              <w:bottom w:val="single" w:sz="6" w:space="0" w:color="auto"/>
              <w:right w:val="single" w:sz="4" w:space="0" w:color="auto"/>
            </w:tcBorders>
            <w:vAlign w:val="center"/>
          </w:tcPr>
          <w:p w14:paraId="56EBA298" w14:textId="77777777" w:rsidR="002B2A0D" w:rsidRPr="00420CB0" w:rsidRDefault="002B2A0D" w:rsidP="00CD0CD8">
            <w:pPr>
              <w:pStyle w:val="TAC"/>
              <w:rPr>
                <w:rFonts w:cs="Arial"/>
              </w:rPr>
            </w:pPr>
            <w:r w:rsidRPr="00420CB0">
              <w:rPr>
                <w:rFonts w:cs="Arial"/>
              </w:rPr>
              <w:t>2</w:t>
            </w:r>
          </w:p>
        </w:tc>
      </w:tr>
      <w:tr w:rsidR="002B2A0D" w:rsidRPr="00420CB0" w14:paraId="566255C5"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580677A4"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right w:val="single" w:sz="4" w:space="0" w:color="auto"/>
            </w:tcBorders>
            <w:vAlign w:val="center"/>
          </w:tcPr>
          <w:p w14:paraId="0B28B66F"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76F2DE30" w14:textId="77777777" w:rsidR="002B2A0D" w:rsidRPr="00A06191" w:rsidRDefault="002B2A0D" w:rsidP="00CD0CD8">
            <w:pPr>
              <w:pStyle w:val="TAC"/>
              <w:rPr>
                <w:rFonts w:cs="Arial"/>
                <w:strike/>
                <w:color w:val="FF0000"/>
              </w:rPr>
            </w:pPr>
            <w:r w:rsidRPr="00A06191">
              <w:rPr>
                <w:rFonts w:cs="Arial"/>
                <w:strike/>
                <w:color w:val="FF0000"/>
              </w:rPr>
              <w:t>11-15</w:t>
            </w:r>
          </w:p>
          <w:p w14:paraId="33EB6A5C" w14:textId="1400000C" w:rsidR="00A06191" w:rsidRPr="00420CB0" w:rsidRDefault="00A06191" w:rsidP="00CD0CD8">
            <w:pPr>
              <w:pStyle w:val="TAC"/>
              <w:rPr>
                <w:rFonts w:cs="Arial"/>
              </w:rPr>
            </w:pPr>
            <w:r>
              <w:rPr>
                <w:rFonts w:cs="Arial"/>
                <w:color w:val="FF0000"/>
              </w:rPr>
              <w:t>4</w:t>
            </w:r>
            <w:r w:rsidRPr="00A06191">
              <w:rPr>
                <w:rFonts w:cs="Arial"/>
                <w:color w:val="FF0000"/>
              </w:rPr>
              <w:t>-15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4AAFA12" w14:textId="77777777" w:rsidR="002B2A0D" w:rsidRPr="00A06191" w:rsidRDefault="002B2A0D" w:rsidP="00BA01AF">
            <w:pPr>
              <w:pStyle w:val="TAC"/>
              <w:rPr>
                <w:rFonts w:cs="Arial"/>
                <w:strike/>
                <w:color w:val="FF0000"/>
              </w:rPr>
            </w:pPr>
            <w:r w:rsidRPr="00A06191">
              <w:rPr>
                <w:rFonts w:cs="Arial"/>
                <w:strike/>
                <w:color w:val="FF0000"/>
              </w:rPr>
              <w:t xml:space="preserve">60-150 </w:t>
            </w:r>
          </w:p>
          <w:p w14:paraId="0E7BB39C" w14:textId="3C1DDB09" w:rsidR="00A06191" w:rsidRPr="00420CB0" w:rsidRDefault="00A06191" w:rsidP="00BA01AF">
            <w:pPr>
              <w:pStyle w:val="TAC"/>
              <w:rPr>
                <w:rFonts w:cs="Arial"/>
              </w:rPr>
            </w:pPr>
            <w:r>
              <w:rPr>
                <w:rFonts w:cs="Arial"/>
                <w:color w:val="FF0000"/>
              </w:rPr>
              <w:t>72</w:t>
            </w:r>
            <w:r w:rsidRPr="00A06191">
              <w:rPr>
                <w:rFonts w:cs="Arial"/>
                <w:color w:val="FF0000"/>
              </w:rPr>
              <w:t>-150</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AA62D0E"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1B5392" w14:textId="77777777" w:rsidR="002B2A0D" w:rsidRPr="00420CB0" w:rsidRDefault="002B2A0D" w:rsidP="00CD0CD8">
            <w:pPr>
              <w:pStyle w:val="TAC"/>
              <w:rPr>
                <w:rFonts w:cs="Arial"/>
              </w:rPr>
            </w:pPr>
            <w:r w:rsidRPr="00420CB0">
              <w:rPr>
                <w:rFonts w:cs="Arial"/>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7761C793" w14:textId="77777777" w:rsidR="002B2A0D" w:rsidRPr="00420CB0" w:rsidRDefault="002B2A0D" w:rsidP="00CD0CD8">
            <w:pPr>
              <w:pStyle w:val="TAC"/>
              <w:rPr>
                <w:rFonts w:cs="Arial"/>
              </w:rPr>
            </w:pPr>
            <w:r w:rsidRPr="00420CB0">
              <w:rPr>
                <w:rFonts w:cs="Arial"/>
              </w:rPr>
              <w:t>4</w:t>
            </w:r>
          </w:p>
        </w:tc>
        <w:tc>
          <w:tcPr>
            <w:tcW w:w="759" w:type="dxa"/>
            <w:tcBorders>
              <w:top w:val="single" w:sz="6" w:space="0" w:color="auto"/>
              <w:left w:val="single" w:sz="6" w:space="0" w:color="auto"/>
              <w:bottom w:val="single" w:sz="6" w:space="0" w:color="auto"/>
              <w:right w:val="single" w:sz="4" w:space="0" w:color="auto"/>
            </w:tcBorders>
            <w:vAlign w:val="center"/>
          </w:tcPr>
          <w:p w14:paraId="7D3253CD" w14:textId="77777777" w:rsidR="002B2A0D" w:rsidRPr="00420CB0" w:rsidRDefault="002B2A0D" w:rsidP="00CD0CD8">
            <w:pPr>
              <w:pStyle w:val="TAC"/>
              <w:rPr>
                <w:rFonts w:cs="Arial"/>
              </w:rPr>
            </w:pPr>
            <w:r w:rsidRPr="00420CB0">
              <w:rPr>
                <w:rFonts w:cs="Arial"/>
              </w:rPr>
              <w:t>4</w:t>
            </w:r>
          </w:p>
        </w:tc>
        <w:tc>
          <w:tcPr>
            <w:tcW w:w="783" w:type="dxa"/>
            <w:tcBorders>
              <w:top w:val="single" w:sz="6" w:space="0" w:color="auto"/>
              <w:left w:val="single" w:sz="6" w:space="0" w:color="auto"/>
              <w:bottom w:val="single" w:sz="6" w:space="0" w:color="auto"/>
              <w:right w:val="single" w:sz="4" w:space="0" w:color="auto"/>
            </w:tcBorders>
            <w:vAlign w:val="center"/>
          </w:tcPr>
          <w:p w14:paraId="0EC5D3FD" w14:textId="77777777" w:rsidR="002B2A0D" w:rsidRPr="00420CB0" w:rsidRDefault="002B2A0D" w:rsidP="00CD0CD8">
            <w:pPr>
              <w:pStyle w:val="TAC"/>
              <w:rPr>
                <w:rFonts w:cs="Arial"/>
              </w:rPr>
            </w:pPr>
            <w:r w:rsidRPr="00420CB0">
              <w:rPr>
                <w:rFonts w:cs="Arial"/>
              </w:rPr>
              <w:t>2</w:t>
            </w:r>
          </w:p>
        </w:tc>
      </w:tr>
      <w:tr w:rsidR="002B2A0D" w:rsidRPr="00420CB0" w14:paraId="4A1DA745"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5813DA3"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right w:val="single" w:sz="4" w:space="0" w:color="auto"/>
            </w:tcBorders>
            <w:vAlign w:val="center"/>
          </w:tcPr>
          <w:p w14:paraId="1A264C3E"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13C57D32" w14:textId="77777777" w:rsidR="002B2A0D" w:rsidRDefault="002B2A0D" w:rsidP="00CD0CD8">
            <w:pPr>
              <w:pStyle w:val="TAC"/>
              <w:rPr>
                <w:rFonts w:cs="Arial"/>
                <w:strike/>
                <w:color w:val="FF0000"/>
              </w:rPr>
            </w:pPr>
            <w:r w:rsidRPr="00C65937">
              <w:rPr>
                <w:rFonts w:cs="Arial"/>
                <w:strike/>
                <w:color w:val="FF0000"/>
              </w:rPr>
              <w:t>21-30</w:t>
            </w:r>
          </w:p>
          <w:p w14:paraId="4A479893" w14:textId="329D4EC7" w:rsidR="00C65937" w:rsidRPr="00C65937" w:rsidRDefault="00C65937" w:rsidP="00CD0CD8">
            <w:pPr>
              <w:pStyle w:val="TAC"/>
              <w:rPr>
                <w:rFonts w:cs="Arial"/>
                <w:strike/>
              </w:rPr>
            </w:pPr>
            <w:r>
              <w:rPr>
                <w:rFonts w:cs="Arial"/>
                <w:color w:val="FF0000"/>
              </w:rPr>
              <w:t>16</w:t>
            </w:r>
            <w:r w:rsidRPr="00C65937">
              <w:rPr>
                <w:rFonts w:cs="Arial"/>
                <w:color w:val="FF0000"/>
              </w:rPr>
              <w:t>-30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7D246B48" w14:textId="77777777" w:rsidR="002B2A0D" w:rsidRDefault="002B2A0D" w:rsidP="00BA01AF">
            <w:pPr>
              <w:pStyle w:val="TAC"/>
              <w:rPr>
                <w:rFonts w:cs="Arial"/>
                <w:strike/>
                <w:color w:val="FF0000"/>
              </w:rPr>
            </w:pPr>
            <w:r w:rsidRPr="00C65937">
              <w:rPr>
                <w:rFonts w:cs="Arial"/>
                <w:strike/>
                <w:color w:val="FF0000"/>
              </w:rPr>
              <w:t xml:space="preserve">45-129 </w:t>
            </w:r>
          </w:p>
          <w:p w14:paraId="3B849AF4" w14:textId="32DB8444" w:rsidR="00C65937" w:rsidRPr="00C65937" w:rsidRDefault="00C65937" w:rsidP="00BA01AF">
            <w:pPr>
              <w:pStyle w:val="TAC"/>
              <w:rPr>
                <w:rFonts w:cs="Arial"/>
                <w:strike/>
              </w:rPr>
            </w:pPr>
            <w:r>
              <w:rPr>
                <w:rFonts w:cs="Arial"/>
                <w:color w:val="FF0000"/>
              </w:rPr>
              <w:t>72</w:t>
            </w:r>
            <w:r w:rsidRPr="00C65937">
              <w:rPr>
                <w:rFonts w:cs="Arial"/>
                <w:color w:val="FF0000"/>
              </w:rPr>
              <w:t>-1</w:t>
            </w:r>
            <w:r w:rsidR="008B0FEE">
              <w:rPr>
                <w:rFonts w:cs="Arial"/>
                <w:color w:val="FF0000"/>
              </w:rPr>
              <w:t>50</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693949BF"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CF0CB0" w14:textId="77777777" w:rsidR="002B2A0D" w:rsidRPr="00420CB0" w:rsidRDefault="002B2A0D" w:rsidP="00CD0CD8">
            <w:pPr>
              <w:pStyle w:val="TAC"/>
              <w:rPr>
                <w:rFonts w:cs="Arial"/>
              </w:rPr>
            </w:pPr>
            <w:r w:rsidRPr="00420CB0">
              <w:rPr>
                <w:rFonts w:cs="Arial"/>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03268FC9" w14:textId="77777777" w:rsidR="002B2A0D" w:rsidRPr="00420CB0" w:rsidRDefault="002B2A0D" w:rsidP="00CD0CD8">
            <w:pPr>
              <w:pStyle w:val="TAC"/>
              <w:rPr>
                <w:rFonts w:cs="Arial"/>
              </w:rPr>
            </w:pPr>
            <w:r w:rsidRPr="00420CB0">
              <w:rPr>
                <w:rFonts w:cs="Arial"/>
              </w:rPr>
              <w:t>4</w:t>
            </w:r>
          </w:p>
        </w:tc>
        <w:tc>
          <w:tcPr>
            <w:tcW w:w="759" w:type="dxa"/>
            <w:tcBorders>
              <w:top w:val="single" w:sz="6" w:space="0" w:color="auto"/>
              <w:left w:val="single" w:sz="6" w:space="0" w:color="auto"/>
              <w:bottom w:val="single" w:sz="6" w:space="0" w:color="auto"/>
              <w:right w:val="single" w:sz="4" w:space="0" w:color="auto"/>
            </w:tcBorders>
            <w:vAlign w:val="center"/>
          </w:tcPr>
          <w:p w14:paraId="7966CF4F" w14:textId="77777777" w:rsidR="002B2A0D" w:rsidRPr="00420CB0" w:rsidRDefault="002B2A0D" w:rsidP="00CD0CD8">
            <w:pPr>
              <w:pStyle w:val="TAC"/>
              <w:rPr>
                <w:rFonts w:cs="Arial"/>
              </w:rPr>
            </w:pPr>
            <w:r w:rsidRPr="00420CB0">
              <w:rPr>
                <w:rFonts w:cs="Arial"/>
              </w:rPr>
              <w:t>3</w:t>
            </w:r>
          </w:p>
        </w:tc>
        <w:tc>
          <w:tcPr>
            <w:tcW w:w="783" w:type="dxa"/>
            <w:tcBorders>
              <w:top w:val="single" w:sz="6" w:space="0" w:color="auto"/>
              <w:left w:val="single" w:sz="6" w:space="0" w:color="auto"/>
              <w:bottom w:val="single" w:sz="6" w:space="0" w:color="auto"/>
              <w:right w:val="single" w:sz="4" w:space="0" w:color="auto"/>
            </w:tcBorders>
            <w:vAlign w:val="center"/>
          </w:tcPr>
          <w:p w14:paraId="782BF9DE" w14:textId="77777777" w:rsidR="002B2A0D" w:rsidRPr="00420CB0" w:rsidRDefault="002B2A0D" w:rsidP="00CD0CD8">
            <w:pPr>
              <w:pStyle w:val="TAC"/>
              <w:rPr>
                <w:rFonts w:cs="Arial"/>
              </w:rPr>
            </w:pPr>
            <w:r w:rsidRPr="00420CB0">
              <w:rPr>
                <w:rFonts w:cs="Arial"/>
              </w:rPr>
              <w:t>1</w:t>
            </w:r>
          </w:p>
        </w:tc>
      </w:tr>
      <w:tr w:rsidR="002B2A0D" w:rsidRPr="00420CB0" w14:paraId="5516D02E"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6EA6D203"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right w:val="single" w:sz="4" w:space="0" w:color="auto"/>
            </w:tcBorders>
            <w:vAlign w:val="center"/>
          </w:tcPr>
          <w:p w14:paraId="10D3B607"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3BC1DF8F" w14:textId="77777777" w:rsidR="002B2A0D" w:rsidRPr="008B0FEE" w:rsidRDefault="002B2A0D" w:rsidP="00CD0CD8">
            <w:pPr>
              <w:pStyle w:val="TAC"/>
              <w:rPr>
                <w:rFonts w:cs="Arial"/>
                <w:strike/>
                <w:color w:val="FF0000"/>
              </w:rPr>
            </w:pPr>
            <w:r w:rsidRPr="008B0FEE">
              <w:rPr>
                <w:rFonts w:cs="Arial"/>
                <w:strike/>
                <w:color w:val="FF0000"/>
              </w:rPr>
              <w:t>0-10</w:t>
            </w:r>
          </w:p>
          <w:p w14:paraId="24FAE477" w14:textId="4F250F50" w:rsidR="008B0FEE" w:rsidRPr="00420CB0" w:rsidRDefault="008B0FEE" w:rsidP="00CD0CD8">
            <w:pPr>
              <w:pStyle w:val="TAC"/>
              <w:rPr>
                <w:rFonts w:cs="Arial"/>
              </w:rPr>
            </w:pPr>
            <w:r w:rsidRPr="008B0FEE">
              <w:rPr>
                <w:rFonts w:cs="Arial"/>
                <w:color w:val="FF0000"/>
              </w:rPr>
              <w:t>0-1</w:t>
            </w:r>
            <w:r>
              <w:rPr>
                <w:rFonts w:cs="Arial"/>
                <w:color w:val="FF0000"/>
              </w:rPr>
              <w:t>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497C25E3" w14:textId="77777777" w:rsidR="002B2A0D" w:rsidRPr="004402AB" w:rsidRDefault="002B2A0D" w:rsidP="00BA01AF">
            <w:pPr>
              <w:pStyle w:val="TAC"/>
              <w:rPr>
                <w:rFonts w:cs="Arial"/>
                <w:strike/>
                <w:color w:val="FF0000"/>
              </w:rPr>
            </w:pPr>
            <w:r w:rsidRPr="004402AB">
              <w:rPr>
                <w:rFonts w:cs="Arial"/>
                <w:strike/>
                <w:color w:val="FF0000"/>
              </w:rPr>
              <w:t>36-75</w:t>
            </w:r>
          </w:p>
          <w:p w14:paraId="5F192265" w14:textId="3FD631A1" w:rsidR="004402AB" w:rsidRPr="00420CB0" w:rsidRDefault="004402AB" w:rsidP="00BA01AF">
            <w:pPr>
              <w:pStyle w:val="TAC"/>
              <w:rPr>
                <w:rFonts w:cs="Arial"/>
              </w:rPr>
            </w:pPr>
            <w:r w:rsidRPr="004402AB">
              <w:rPr>
                <w:rFonts w:cs="Arial"/>
                <w:color w:val="FF0000"/>
              </w:rPr>
              <w:t>3</w:t>
            </w:r>
            <w:r w:rsidR="007B0BFB">
              <w:rPr>
                <w:rFonts w:cs="Arial"/>
                <w:color w:val="FF0000"/>
              </w:rPr>
              <w:t>7</w:t>
            </w:r>
            <w:r w:rsidRPr="004402AB">
              <w:rPr>
                <w:rFonts w:cs="Arial"/>
                <w:color w:val="FF0000"/>
              </w:rPr>
              <w:t>-7</w:t>
            </w:r>
            <w:r>
              <w:rPr>
                <w:rFonts w:cs="Arial"/>
                <w:color w:val="FF0000"/>
              </w:rPr>
              <w:t>1</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62496B22"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59FED84" w14:textId="77777777" w:rsidR="002B2A0D" w:rsidRPr="00420CB0" w:rsidRDefault="002B2A0D" w:rsidP="00CD0CD8">
            <w:pPr>
              <w:pStyle w:val="TAC"/>
              <w:rPr>
                <w:rFonts w:cs="Arial"/>
              </w:rPr>
            </w:pPr>
            <w:r w:rsidRPr="00420CB0">
              <w:rPr>
                <w:rFonts w:cs="Arial"/>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5367A596" w14:textId="77777777" w:rsidR="002B2A0D" w:rsidRPr="00420CB0" w:rsidRDefault="002B2A0D" w:rsidP="00CD0CD8">
            <w:pPr>
              <w:pStyle w:val="TAC"/>
              <w:rPr>
                <w:rFonts w:cs="Arial"/>
              </w:rPr>
            </w:pPr>
            <w:r w:rsidRPr="00420CB0">
              <w:rPr>
                <w:rFonts w:cs="Arial"/>
              </w:rPr>
              <w:t>4</w:t>
            </w:r>
          </w:p>
        </w:tc>
        <w:tc>
          <w:tcPr>
            <w:tcW w:w="759" w:type="dxa"/>
            <w:tcBorders>
              <w:top w:val="single" w:sz="6" w:space="0" w:color="auto"/>
              <w:left w:val="single" w:sz="6" w:space="0" w:color="auto"/>
              <w:bottom w:val="single" w:sz="6" w:space="0" w:color="auto"/>
              <w:right w:val="single" w:sz="4" w:space="0" w:color="auto"/>
            </w:tcBorders>
            <w:vAlign w:val="center"/>
          </w:tcPr>
          <w:p w14:paraId="4A485404" w14:textId="77777777" w:rsidR="002B2A0D" w:rsidRPr="00420CB0" w:rsidRDefault="002B2A0D" w:rsidP="00CD0CD8">
            <w:pPr>
              <w:pStyle w:val="TAC"/>
              <w:rPr>
                <w:rFonts w:cs="Arial"/>
              </w:rPr>
            </w:pPr>
            <w:r w:rsidRPr="00420CB0">
              <w:rPr>
                <w:rFonts w:cs="Arial"/>
              </w:rPr>
              <w:t>3</w:t>
            </w:r>
          </w:p>
        </w:tc>
        <w:tc>
          <w:tcPr>
            <w:tcW w:w="783" w:type="dxa"/>
            <w:tcBorders>
              <w:top w:val="single" w:sz="6" w:space="0" w:color="auto"/>
              <w:left w:val="single" w:sz="6" w:space="0" w:color="auto"/>
              <w:bottom w:val="single" w:sz="6" w:space="0" w:color="auto"/>
              <w:right w:val="single" w:sz="4" w:space="0" w:color="auto"/>
            </w:tcBorders>
            <w:vAlign w:val="center"/>
          </w:tcPr>
          <w:p w14:paraId="53CC0634" w14:textId="77777777" w:rsidR="002B2A0D" w:rsidRPr="00420CB0" w:rsidRDefault="002B2A0D" w:rsidP="00CD0CD8">
            <w:pPr>
              <w:pStyle w:val="TAC"/>
              <w:rPr>
                <w:rFonts w:cs="Arial"/>
              </w:rPr>
            </w:pPr>
            <w:r w:rsidRPr="00420CB0">
              <w:rPr>
                <w:rFonts w:cs="Arial"/>
              </w:rPr>
              <w:t>1</w:t>
            </w:r>
          </w:p>
        </w:tc>
      </w:tr>
      <w:tr w:rsidR="002B2A0D" w:rsidRPr="00420CB0" w14:paraId="497903F6"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673D6600"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right w:val="single" w:sz="4" w:space="0" w:color="auto"/>
            </w:tcBorders>
            <w:vAlign w:val="center"/>
          </w:tcPr>
          <w:p w14:paraId="397F006B"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tcPr>
          <w:p w14:paraId="5DA86842" w14:textId="77777777" w:rsidR="002B2A0D" w:rsidRPr="00C834B4" w:rsidRDefault="002B2A0D" w:rsidP="00CD0CD8">
            <w:pPr>
              <w:pStyle w:val="TAC"/>
              <w:rPr>
                <w:rFonts w:cs="Arial"/>
                <w:strike/>
                <w:color w:val="FF0000"/>
              </w:rPr>
            </w:pPr>
            <w:r w:rsidRPr="00C834B4">
              <w:rPr>
                <w:rFonts w:cs="Arial"/>
                <w:strike/>
                <w:color w:val="FF0000"/>
              </w:rPr>
              <w:t>35-39</w:t>
            </w:r>
          </w:p>
          <w:p w14:paraId="583FCA5B" w14:textId="2B402183" w:rsidR="00C834B4" w:rsidRPr="00420CB0" w:rsidRDefault="00C834B4" w:rsidP="00CD0CD8">
            <w:pPr>
              <w:pStyle w:val="TAC"/>
              <w:rPr>
                <w:rFonts w:cs="Arial"/>
              </w:rPr>
            </w:pPr>
            <w:r w:rsidRPr="00C834B4">
              <w:rPr>
                <w:rFonts w:cs="Arial"/>
                <w:color w:val="FF0000"/>
              </w:rPr>
              <w:t>3</w:t>
            </w:r>
            <w:r>
              <w:rPr>
                <w:rFonts w:cs="Arial"/>
                <w:color w:val="FF0000"/>
              </w:rPr>
              <w:t>1</w:t>
            </w:r>
            <w:r w:rsidRPr="00C834B4">
              <w:rPr>
                <w:rFonts w:cs="Arial"/>
                <w:color w:val="FF0000"/>
              </w:rPr>
              <w:t>-39</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E5A3B1" w14:textId="77777777" w:rsidR="002B2A0D" w:rsidRPr="003676C1" w:rsidRDefault="002B2A0D" w:rsidP="00BA01AF">
            <w:pPr>
              <w:pStyle w:val="TAC"/>
              <w:rPr>
                <w:rFonts w:cs="Arial"/>
                <w:strike/>
                <w:color w:val="FF0000"/>
              </w:rPr>
            </w:pPr>
            <w:r w:rsidRPr="003676C1">
              <w:rPr>
                <w:rFonts w:cs="Arial"/>
                <w:strike/>
                <w:color w:val="FF0000"/>
              </w:rPr>
              <w:t xml:space="preserve">42-115 </w:t>
            </w:r>
          </w:p>
          <w:p w14:paraId="7EC37D4E" w14:textId="6B822298" w:rsidR="003676C1" w:rsidRPr="00420CB0" w:rsidRDefault="003676C1" w:rsidP="00BA01AF">
            <w:pPr>
              <w:pStyle w:val="TAC"/>
              <w:rPr>
                <w:rFonts w:cs="Arial"/>
              </w:rPr>
            </w:pPr>
            <w:r w:rsidRPr="003676C1">
              <w:rPr>
                <w:rFonts w:cs="Arial"/>
                <w:color w:val="FF0000"/>
              </w:rPr>
              <w:t>42-120</w:t>
            </w:r>
          </w:p>
        </w:tc>
        <w:tc>
          <w:tcPr>
            <w:tcW w:w="709"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AB0742" w14:textId="77777777" w:rsidR="002B2A0D" w:rsidRPr="00420CB0" w:rsidRDefault="002B2A0D" w:rsidP="00CD0CD8">
            <w:pPr>
              <w:pStyle w:val="TAC"/>
              <w:rPr>
                <w:rFonts w:cs="Arial"/>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38423470" w14:textId="77777777" w:rsidR="002B2A0D" w:rsidRPr="00420CB0" w:rsidRDefault="002B2A0D" w:rsidP="00CD0CD8">
            <w:pPr>
              <w:pStyle w:val="TAC"/>
              <w:rPr>
                <w:rFonts w:cs="Arial"/>
              </w:rPr>
            </w:pPr>
            <w:r w:rsidRPr="00420CB0">
              <w:rPr>
                <w:rFonts w:cs="Arial"/>
              </w:rPr>
              <w:t>4</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tcPr>
          <w:p w14:paraId="5EE26EC6" w14:textId="77777777" w:rsidR="002B2A0D" w:rsidRPr="00420CB0" w:rsidRDefault="002B2A0D" w:rsidP="00CD0CD8">
            <w:pPr>
              <w:pStyle w:val="TAC"/>
              <w:rPr>
                <w:rFonts w:cs="Arial"/>
              </w:rPr>
            </w:pPr>
            <w:r w:rsidRPr="00420CB0">
              <w:rPr>
                <w:rFonts w:cs="Arial"/>
              </w:rPr>
              <w:t>3</w:t>
            </w:r>
          </w:p>
        </w:tc>
        <w:tc>
          <w:tcPr>
            <w:tcW w:w="759" w:type="dxa"/>
            <w:tcBorders>
              <w:top w:val="single" w:sz="6" w:space="0" w:color="auto"/>
              <w:left w:val="single" w:sz="6" w:space="0" w:color="auto"/>
              <w:bottom w:val="single" w:sz="6" w:space="0" w:color="auto"/>
              <w:right w:val="single" w:sz="4" w:space="0" w:color="auto"/>
            </w:tcBorders>
            <w:vAlign w:val="center"/>
          </w:tcPr>
          <w:p w14:paraId="2FC083B6" w14:textId="77777777" w:rsidR="002B2A0D" w:rsidRPr="00420CB0" w:rsidRDefault="002B2A0D" w:rsidP="00CD0CD8">
            <w:pPr>
              <w:pStyle w:val="TAC"/>
              <w:rPr>
                <w:rFonts w:cs="Arial"/>
              </w:rPr>
            </w:pPr>
            <w:r w:rsidRPr="00420CB0">
              <w:rPr>
                <w:rFonts w:cs="Arial"/>
              </w:rPr>
              <w:t>2</w:t>
            </w:r>
          </w:p>
        </w:tc>
        <w:tc>
          <w:tcPr>
            <w:tcW w:w="783" w:type="dxa"/>
            <w:tcBorders>
              <w:top w:val="single" w:sz="6" w:space="0" w:color="auto"/>
              <w:left w:val="single" w:sz="6" w:space="0" w:color="auto"/>
              <w:bottom w:val="single" w:sz="4" w:space="0" w:color="auto"/>
              <w:right w:val="single" w:sz="4" w:space="0" w:color="auto"/>
            </w:tcBorders>
            <w:vAlign w:val="center"/>
          </w:tcPr>
          <w:p w14:paraId="0789B889" w14:textId="77777777" w:rsidR="002B2A0D" w:rsidRPr="00420CB0" w:rsidRDefault="002B2A0D" w:rsidP="00CD0CD8">
            <w:pPr>
              <w:pStyle w:val="TAC"/>
              <w:rPr>
                <w:rFonts w:cs="Arial"/>
              </w:rPr>
            </w:pPr>
            <w:r w:rsidRPr="00420CB0">
              <w:rPr>
                <w:rFonts w:cs="Arial"/>
              </w:rPr>
              <w:t>1</w:t>
            </w:r>
          </w:p>
        </w:tc>
      </w:tr>
      <w:tr w:rsidR="002B2A0D" w:rsidRPr="00420CB0" w14:paraId="04728BBD" w14:textId="77777777" w:rsidTr="00CD0CD8">
        <w:trPr>
          <w:trHeight w:val="241"/>
          <w:jc w:val="center"/>
        </w:trPr>
        <w:tc>
          <w:tcPr>
            <w:tcW w:w="113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9C3F1" w14:textId="77777777" w:rsidR="002B2A0D" w:rsidRPr="00420CB0" w:rsidRDefault="002B2A0D" w:rsidP="00CD0CD8">
            <w:pPr>
              <w:pStyle w:val="TAC"/>
              <w:rPr>
                <w:rFonts w:cs="Arial"/>
              </w:rPr>
            </w:pPr>
          </w:p>
        </w:tc>
        <w:tc>
          <w:tcPr>
            <w:tcW w:w="876" w:type="dxa"/>
            <w:vMerge/>
            <w:tcBorders>
              <w:left w:val="single" w:sz="4" w:space="0" w:color="auto"/>
              <w:bottom w:val="single" w:sz="4" w:space="0" w:color="auto"/>
              <w:right w:val="single" w:sz="4" w:space="0" w:color="auto"/>
            </w:tcBorders>
            <w:vAlign w:val="center"/>
            <w:hideMark/>
          </w:tcPr>
          <w:p w14:paraId="1FFECAA5" w14:textId="77777777" w:rsidR="002B2A0D" w:rsidRPr="00420CB0" w:rsidRDefault="002B2A0D" w:rsidP="00CD0CD8">
            <w:pPr>
              <w:pStyle w:val="TAC"/>
              <w:rPr>
                <w:rFonts w:cs="Arial"/>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CB0EA78" w14:textId="77777777" w:rsidR="002B2A0D" w:rsidRPr="008B0FEE" w:rsidRDefault="002B2A0D" w:rsidP="00CD0CD8">
            <w:pPr>
              <w:pStyle w:val="TAC"/>
              <w:rPr>
                <w:rFonts w:cs="Arial"/>
                <w:strike/>
                <w:color w:val="FF0000"/>
              </w:rPr>
            </w:pPr>
            <w:r w:rsidRPr="008B0FEE">
              <w:rPr>
                <w:rFonts w:cs="Arial"/>
                <w:strike/>
                <w:color w:val="FF0000"/>
              </w:rPr>
              <w:t>10-15</w:t>
            </w:r>
          </w:p>
        </w:tc>
        <w:tc>
          <w:tcPr>
            <w:tcW w:w="2693"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E9B96B" w14:textId="1D5157AD" w:rsidR="002B2A0D" w:rsidRPr="008B0FEE" w:rsidRDefault="002B2A0D" w:rsidP="00BA01AF">
            <w:pPr>
              <w:pStyle w:val="TAC"/>
              <w:rPr>
                <w:rFonts w:cs="Arial"/>
                <w:strike/>
                <w:color w:val="FF0000"/>
              </w:rPr>
            </w:pPr>
            <w:r w:rsidRPr="008B0FEE">
              <w:rPr>
                <w:rFonts w:cs="Arial"/>
                <w:strike/>
                <w:color w:val="FF0000"/>
              </w:rPr>
              <w:t>36-75</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77AF9E3" w14:textId="77777777" w:rsidR="002B2A0D" w:rsidRPr="008B0FEE" w:rsidRDefault="002B2A0D" w:rsidP="00CD0CD8">
            <w:pPr>
              <w:pStyle w:val="TAC"/>
              <w:rPr>
                <w:rFonts w:cs="Arial"/>
                <w:strike/>
                <w:color w:val="FF0000"/>
              </w:rPr>
            </w:pPr>
          </w:p>
        </w:tc>
        <w:tc>
          <w:tcPr>
            <w:tcW w:w="727"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D16643" w14:textId="77777777" w:rsidR="002B2A0D" w:rsidRPr="008B0FEE" w:rsidRDefault="002B2A0D" w:rsidP="00CD0CD8">
            <w:pPr>
              <w:pStyle w:val="TAC"/>
              <w:rPr>
                <w:rFonts w:cs="Arial"/>
                <w:strike/>
                <w:color w:val="FF0000"/>
              </w:rPr>
            </w:pPr>
            <w:r w:rsidRPr="008B0FEE">
              <w:rPr>
                <w:rFonts w:cs="Arial"/>
                <w:strike/>
                <w:color w:val="FF0000"/>
              </w:rPr>
              <w:t>4</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334CE84A" w14:textId="77777777" w:rsidR="002B2A0D" w:rsidRPr="008B0FEE" w:rsidRDefault="002B2A0D" w:rsidP="00CD0CD8">
            <w:pPr>
              <w:pStyle w:val="TAC"/>
              <w:rPr>
                <w:rFonts w:cs="Arial"/>
                <w:strike/>
                <w:color w:val="FF0000"/>
              </w:rPr>
            </w:pPr>
            <w:r w:rsidRPr="008B0FEE">
              <w:rPr>
                <w:rFonts w:cs="Arial"/>
                <w:strike/>
                <w:color w:val="FF0000"/>
              </w:rPr>
              <w:t>3</w:t>
            </w:r>
          </w:p>
        </w:tc>
        <w:tc>
          <w:tcPr>
            <w:tcW w:w="759" w:type="dxa"/>
            <w:tcBorders>
              <w:top w:val="single" w:sz="6" w:space="0" w:color="auto"/>
              <w:left w:val="single" w:sz="6" w:space="0" w:color="auto"/>
              <w:bottom w:val="single" w:sz="6" w:space="0" w:color="auto"/>
              <w:right w:val="single" w:sz="4" w:space="0" w:color="auto"/>
            </w:tcBorders>
            <w:vAlign w:val="center"/>
          </w:tcPr>
          <w:p w14:paraId="28783175" w14:textId="77777777" w:rsidR="002B2A0D" w:rsidRPr="008B0FEE" w:rsidRDefault="002B2A0D" w:rsidP="00CD0CD8">
            <w:pPr>
              <w:pStyle w:val="TAC"/>
              <w:rPr>
                <w:rFonts w:cs="Arial"/>
                <w:strike/>
                <w:color w:val="FF0000"/>
              </w:rPr>
            </w:pPr>
            <w:r w:rsidRPr="008B0FEE">
              <w:rPr>
                <w:rFonts w:cs="Arial"/>
                <w:strike/>
                <w:color w:val="FF0000"/>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260E0F6D" w14:textId="77777777" w:rsidR="002B2A0D" w:rsidRPr="00420CB0" w:rsidRDefault="002B2A0D" w:rsidP="00CD0CD8">
            <w:pPr>
              <w:pStyle w:val="TAC"/>
              <w:rPr>
                <w:rFonts w:cs="Arial"/>
              </w:rPr>
            </w:pPr>
            <w:r w:rsidRPr="00420CB0">
              <w:rPr>
                <w:rFonts w:cs="Arial"/>
              </w:rPr>
              <w:t>N/A</w:t>
            </w:r>
          </w:p>
        </w:tc>
      </w:tr>
      <w:tr w:rsidR="002B2A0D" w:rsidRPr="00420CB0" w14:paraId="23949E68"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39677B8C"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hideMark/>
          </w:tcPr>
          <w:p w14:paraId="51FB71F1"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1FEE368C" w14:textId="77777777" w:rsidR="002B2A0D" w:rsidRDefault="002B2A0D" w:rsidP="00CD0CD8">
            <w:pPr>
              <w:pStyle w:val="TAC"/>
              <w:rPr>
                <w:rFonts w:cs="Arial"/>
                <w:strike/>
                <w:color w:val="FF0000"/>
              </w:rPr>
            </w:pPr>
            <w:r w:rsidRPr="00683009">
              <w:rPr>
                <w:rFonts w:cs="Arial"/>
                <w:strike/>
                <w:color w:val="FF0000"/>
              </w:rPr>
              <w:t>43-51</w:t>
            </w:r>
          </w:p>
          <w:p w14:paraId="364EFA5A" w14:textId="2AF66A26" w:rsidR="00683009" w:rsidRPr="00683009" w:rsidRDefault="00683009" w:rsidP="00CD0CD8">
            <w:pPr>
              <w:pStyle w:val="TAC"/>
              <w:rPr>
                <w:rFonts w:cs="Arial"/>
                <w:strike/>
              </w:rPr>
            </w:pPr>
            <w:r w:rsidRPr="00683009">
              <w:rPr>
                <w:rFonts w:cs="Arial"/>
                <w:color w:val="FF0000"/>
              </w:rPr>
              <w:t>4</w:t>
            </w:r>
            <w:r>
              <w:rPr>
                <w:rFonts w:cs="Arial"/>
                <w:color w:val="FF0000"/>
              </w:rPr>
              <w:t>0</w:t>
            </w:r>
            <w:r w:rsidRPr="00683009">
              <w:rPr>
                <w:rFonts w:cs="Arial"/>
                <w:color w:val="FF0000"/>
              </w:rPr>
              <w:t>-51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618F06B" w14:textId="77777777" w:rsidR="002B2A0D" w:rsidRDefault="002B2A0D" w:rsidP="00BA01AF">
            <w:pPr>
              <w:pStyle w:val="TAC"/>
              <w:rPr>
                <w:rFonts w:cs="Arial"/>
                <w:strike/>
                <w:color w:val="FF0000"/>
              </w:rPr>
            </w:pPr>
            <w:r w:rsidRPr="003676C1">
              <w:rPr>
                <w:rFonts w:cs="Arial"/>
                <w:strike/>
                <w:color w:val="FF0000"/>
              </w:rPr>
              <w:t xml:space="preserve">48-107 </w:t>
            </w:r>
          </w:p>
          <w:p w14:paraId="51DD660A" w14:textId="3516CC63" w:rsidR="003676C1" w:rsidRPr="003676C1" w:rsidRDefault="003676C1" w:rsidP="00BA01AF">
            <w:pPr>
              <w:pStyle w:val="TAC"/>
              <w:rPr>
                <w:rFonts w:cs="Arial"/>
                <w:strike/>
              </w:rPr>
            </w:pPr>
            <w:r w:rsidRPr="003676C1">
              <w:rPr>
                <w:rFonts w:cs="Arial"/>
                <w:color w:val="FF0000"/>
              </w:rPr>
              <w:t>48-1</w:t>
            </w:r>
            <w:r>
              <w:rPr>
                <w:rFonts w:cs="Arial"/>
                <w:color w:val="FF0000"/>
              </w:rPr>
              <w:t>20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A07662"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EA64E4"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62D701F"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38332151" w14:textId="77777777" w:rsidR="002B2A0D" w:rsidRPr="00420CB0" w:rsidRDefault="002B2A0D" w:rsidP="00CD0CD8">
            <w:pPr>
              <w:pStyle w:val="TAC"/>
              <w:rPr>
                <w:rFonts w:cs="Arial"/>
              </w:rPr>
            </w:pPr>
            <w:r w:rsidRPr="00420CB0">
              <w:rPr>
                <w:rFonts w:cs="Arial"/>
              </w:rPr>
              <w:t>2</w:t>
            </w:r>
          </w:p>
        </w:tc>
        <w:tc>
          <w:tcPr>
            <w:tcW w:w="783" w:type="dxa"/>
            <w:vMerge/>
            <w:tcBorders>
              <w:bottom w:val="single" w:sz="4" w:space="0" w:color="auto"/>
              <w:right w:val="single" w:sz="4" w:space="0" w:color="auto"/>
            </w:tcBorders>
            <w:vAlign w:val="center"/>
          </w:tcPr>
          <w:p w14:paraId="1C91E1EA" w14:textId="77777777" w:rsidR="002B2A0D" w:rsidRPr="00420CB0" w:rsidRDefault="002B2A0D" w:rsidP="00CD0CD8">
            <w:pPr>
              <w:pStyle w:val="TAC"/>
              <w:rPr>
                <w:rFonts w:cs="Arial"/>
              </w:rPr>
            </w:pPr>
          </w:p>
        </w:tc>
      </w:tr>
      <w:tr w:rsidR="002B2A0D" w:rsidRPr="00420CB0" w14:paraId="0C814F12"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hideMark/>
          </w:tcPr>
          <w:p w14:paraId="178DD1CD"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hideMark/>
          </w:tcPr>
          <w:p w14:paraId="36B66D08"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0F81914B" w14:textId="77777777" w:rsidR="002B2A0D" w:rsidRPr="00420CB0" w:rsidRDefault="002B2A0D" w:rsidP="00CD0CD8">
            <w:pPr>
              <w:pStyle w:val="TAC"/>
              <w:rPr>
                <w:rFonts w:cs="Arial"/>
              </w:rPr>
            </w:pPr>
            <w:r w:rsidRPr="00420CB0">
              <w:rPr>
                <w:rFonts w:cs="Arial"/>
              </w:rPr>
              <w:t>0-41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8AFA55D" w14:textId="77777777" w:rsidR="002B2A0D" w:rsidRPr="00420CB0" w:rsidRDefault="002B2A0D" w:rsidP="00CD0CD8">
            <w:pPr>
              <w:pStyle w:val="TAC"/>
              <w:rPr>
                <w:rFonts w:cs="Arial"/>
              </w:rPr>
            </w:pPr>
            <w:r w:rsidRPr="00420CB0">
              <w:rPr>
                <w:rFonts w:cs="Arial"/>
              </w:rPr>
              <w:t>1-17</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567C6B1" w14:textId="77777777" w:rsidR="002B2A0D" w:rsidRPr="00420CB0" w:rsidRDefault="002B2A0D" w:rsidP="00CD0CD8">
            <w:pPr>
              <w:pStyle w:val="TAC"/>
              <w:rPr>
                <w:rFonts w:cs="Arial"/>
              </w:rPr>
            </w:pPr>
            <w:r w:rsidRPr="00420CB0">
              <w:rPr>
                <w:rFonts w:cs="Arial"/>
              </w:rPr>
              <w:t>&lt;=53</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93E28F9"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0B6CCE5"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5FDF515E" w14:textId="77777777" w:rsidR="002B2A0D" w:rsidRPr="00420CB0" w:rsidRDefault="002B2A0D" w:rsidP="00CD0CD8">
            <w:pPr>
              <w:pStyle w:val="TAC"/>
              <w:rPr>
                <w:rFonts w:cs="Arial"/>
              </w:rPr>
            </w:pPr>
            <w:r w:rsidRPr="00420CB0">
              <w:rPr>
                <w:rFonts w:cs="Arial"/>
              </w:rPr>
              <w:t>1</w:t>
            </w:r>
          </w:p>
        </w:tc>
        <w:tc>
          <w:tcPr>
            <w:tcW w:w="783" w:type="dxa"/>
            <w:vMerge/>
            <w:tcBorders>
              <w:bottom w:val="single" w:sz="4" w:space="0" w:color="auto"/>
              <w:right w:val="single" w:sz="4" w:space="0" w:color="auto"/>
            </w:tcBorders>
            <w:vAlign w:val="center"/>
          </w:tcPr>
          <w:p w14:paraId="15417DBC" w14:textId="77777777" w:rsidR="002B2A0D" w:rsidRPr="00420CB0" w:rsidRDefault="002B2A0D" w:rsidP="00CD0CD8">
            <w:pPr>
              <w:pStyle w:val="TAC"/>
              <w:rPr>
                <w:rFonts w:cs="Arial"/>
              </w:rPr>
            </w:pPr>
          </w:p>
        </w:tc>
      </w:tr>
      <w:tr w:rsidR="002B2A0D" w:rsidRPr="00420CB0" w14:paraId="437918C6"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57C31ABD"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72E59D26"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300E8EE1" w14:textId="77777777" w:rsidR="002B2A0D" w:rsidRPr="00C834B4" w:rsidRDefault="002B2A0D" w:rsidP="00CD0CD8">
            <w:pPr>
              <w:pStyle w:val="TAC"/>
              <w:rPr>
                <w:rFonts w:cs="Arial"/>
                <w:strike/>
                <w:color w:val="FF0000"/>
              </w:rPr>
            </w:pPr>
            <w:r w:rsidRPr="00C834B4">
              <w:rPr>
                <w:rFonts w:cs="Arial"/>
                <w:strike/>
                <w:color w:val="FF0000"/>
              </w:rPr>
              <w:t>15-31</w:t>
            </w:r>
          </w:p>
          <w:p w14:paraId="6DCAA87F" w14:textId="051865EF" w:rsidR="00935C91" w:rsidRPr="00C834B4" w:rsidRDefault="00935C91" w:rsidP="00CD0CD8">
            <w:pPr>
              <w:pStyle w:val="TAC"/>
              <w:rPr>
                <w:rFonts w:cs="Arial"/>
                <w:color w:val="FF0000"/>
              </w:rPr>
            </w:pPr>
            <w:r w:rsidRPr="00C834B4">
              <w:rPr>
                <w:rFonts w:cs="Arial"/>
                <w:color w:val="FF0000"/>
              </w:rPr>
              <w:t>1</w:t>
            </w:r>
            <w:r w:rsidR="00C834B4" w:rsidRPr="00C834B4">
              <w:rPr>
                <w:rFonts w:cs="Arial"/>
                <w:color w:val="FF0000"/>
              </w:rPr>
              <w:t>7</w:t>
            </w:r>
            <w:r w:rsidRPr="00C834B4">
              <w:rPr>
                <w:rFonts w:cs="Arial"/>
                <w:color w:val="FF0000"/>
              </w:rPr>
              <w:t>-3</w:t>
            </w:r>
            <w:r w:rsidR="00C834B4">
              <w:rPr>
                <w:rFonts w:cs="Arial"/>
                <w:color w:val="FF0000"/>
              </w:rPr>
              <w:t>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17C09A7" w14:textId="77777777" w:rsidR="002B2A0D" w:rsidRPr="00C834B4" w:rsidRDefault="002B2A0D" w:rsidP="00BA01AF">
            <w:pPr>
              <w:pStyle w:val="TAC"/>
              <w:rPr>
                <w:rFonts w:cs="Arial"/>
                <w:strike/>
                <w:color w:val="FF0000"/>
              </w:rPr>
            </w:pPr>
            <w:r w:rsidRPr="00C834B4">
              <w:rPr>
                <w:rFonts w:cs="Arial"/>
                <w:strike/>
                <w:color w:val="FF0000"/>
              </w:rPr>
              <w:t>36-75</w:t>
            </w:r>
          </w:p>
          <w:p w14:paraId="609FB086" w14:textId="0A15826B" w:rsidR="00C834B4" w:rsidRPr="00C834B4" w:rsidRDefault="00C834B4" w:rsidP="00BA01AF">
            <w:pPr>
              <w:pStyle w:val="TAC"/>
              <w:rPr>
                <w:rFonts w:cs="Arial"/>
                <w:strike/>
                <w:color w:val="FF0000"/>
              </w:rPr>
            </w:pPr>
            <w:r w:rsidRPr="00C834B4">
              <w:rPr>
                <w:rFonts w:cs="Arial"/>
                <w:color w:val="FF0000"/>
              </w:rPr>
              <w:t>37-71</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43F06D"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E6B6714"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95E502B"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22365CA9" w14:textId="77777777" w:rsidR="002B2A0D" w:rsidRPr="00420CB0" w:rsidRDefault="002B2A0D" w:rsidP="00CD0CD8">
            <w:pPr>
              <w:pStyle w:val="TAC"/>
              <w:rPr>
                <w:rFonts w:cs="Arial"/>
              </w:rPr>
            </w:pPr>
            <w:r w:rsidRPr="00420CB0">
              <w:rPr>
                <w:rFonts w:cs="Arial"/>
              </w:rPr>
              <w:t>1</w:t>
            </w:r>
          </w:p>
        </w:tc>
        <w:tc>
          <w:tcPr>
            <w:tcW w:w="783" w:type="dxa"/>
            <w:vMerge/>
            <w:tcBorders>
              <w:bottom w:val="single" w:sz="4" w:space="0" w:color="auto"/>
              <w:right w:val="single" w:sz="4" w:space="0" w:color="auto"/>
            </w:tcBorders>
            <w:vAlign w:val="center"/>
          </w:tcPr>
          <w:p w14:paraId="1A8D8D79" w14:textId="77777777" w:rsidR="002B2A0D" w:rsidRPr="00420CB0" w:rsidRDefault="002B2A0D" w:rsidP="00CD0CD8">
            <w:pPr>
              <w:pStyle w:val="TAC"/>
              <w:rPr>
                <w:rFonts w:cs="Arial"/>
              </w:rPr>
            </w:pPr>
          </w:p>
        </w:tc>
      </w:tr>
      <w:tr w:rsidR="002B2A0D" w:rsidRPr="00420CB0" w14:paraId="7DC38C40"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7B83827"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114EE9F1"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553A3177" w14:textId="77777777" w:rsidR="002B2A0D" w:rsidRDefault="002B2A0D" w:rsidP="00CD0CD8">
            <w:pPr>
              <w:pStyle w:val="TAC"/>
              <w:rPr>
                <w:rFonts w:cs="Arial"/>
                <w:strike/>
                <w:color w:val="FF0000"/>
              </w:rPr>
            </w:pPr>
            <w:r w:rsidRPr="00E26DBC">
              <w:rPr>
                <w:rFonts w:cs="Arial"/>
                <w:strike/>
                <w:color w:val="FF0000"/>
              </w:rPr>
              <w:t>55-60</w:t>
            </w:r>
          </w:p>
          <w:p w14:paraId="1B7177C1" w14:textId="504CCBDA" w:rsidR="00E26DBC" w:rsidRPr="00E26DBC" w:rsidRDefault="00E26DBC" w:rsidP="00CD0CD8">
            <w:pPr>
              <w:pStyle w:val="TAC"/>
              <w:rPr>
                <w:rFonts w:cs="Arial"/>
                <w:strike/>
              </w:rPr>
            </w:pPr>
            <w:r w:rsidRPr="00E26DBC">
              <w:rPr>
                <w:rFonts w:cs="Arial"/>
                <w:color w:val="FF0000"/>
              </w:rPr>
              <w:t>5</w:t>
            </w:r>
            <w:r w:rsidR="001C569B">
              <w:rPr>
                <w:rFonts w:cs="Arial"/>
                <w:color w:val="FF0000"/>
              </w:rPr>
              <w:t>2</w:t>
            </w:r>
            <w:r w:rsidRPr="00E26DBC">
              <w:rPr>
                <w:rFonts w:cs="Arial"/>
                <w:color w:val="FF0000"/>
              </w:rPr>
              <w:t>-60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EF7264" w14:textId="77777777" w:rsidR="002B2A0D" w:rsidRPr="002804F5" w:rsidRDefault="002B2A0D" w:rsidP="00BA01AF">
            <w:pPr>
              <w:pStyle w:val="TAC"/>
              <w:rPr>
                <w:rFonts w:cs="Arial"/>
                <w:strike/>
                <w:color w:val="FF0000"/>
              </w:rPr>
            </w:pPr>
            <w:r w:rsidRPr="002804F5">
              <w:rPr>
                <w:rFonts w:cs="Arial"/>
                <w:strike/>
                <w:color w:val="FF0000"/>
              </w:rPr>
              <w:t>40-95</w:t>
            </w:r>
          </w:p>
          <w:p w14:paraId="4099E6DB" w14:textId="37DFE61D" w:rsidR="002804F5" w:rsidRPr="00420CB0" w:rsidRDefault="002804F5" w:rsidP="00BA01AF">
            <w:pPr>
              <w:pStyle w:val="TAC"/>
              <w:rPr>
                <w:rFonts w:cs="Arial"/>
              </w:rPr>
            </w:pPr>
            <w:r w:rsidRPr="002804F5">
              <w:rPr>
                <w:rFonts w:cs="Arial"/>
                <w:color w:val="FF0000"/>
              </w:rPr>
              <w:t>40-100</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3A3666"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45D4E7"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9056056" w14:textId="77777777" w:rsidR="002B2A0D" w:rsidRPr="00420CB0" w:rsidRDefault="002B2A0D" w:rsidP="00CD0CD8">
            <w:pPr>
              <w:pStyle w:val="TAC"/>
              <w:rPr>
                <w:rFonts w:cs="Arial"/>
              </w:rPr>
            </w:pPr>
            <w:r w:rsidRPr="00420CB0">
              <w:rPr>
                <w:rFonts w:cs="Arial"/>
              </w:rPr>
              <w:t>1</w:t>
            </w:r>
          </w:p>
        </w:tc>
        <w:tc>
          <w:tcPr>
            <w:tcW w:w="759" w:type="dxa"/>
            <w:vMerge w:val="restart"/>
            <w:tcBorders>
              <w:top w:val="single" w:sz="6" w:space="0" w:color="auto"/>
              <w:left w:val="single" w:sz="6" w:space="0" w:color="auto"/>
              <w:right w:val="single" w:sz="4" w:space="0" w:color="auto"/>
            </w:tcBorders>
            <w:vAlign w:val="center"/>
          </w:tcPr>
          <w:p w14:paraId="7E4D827A" w14:textId="77777777" w:rsidR="002B2A0D" w:rsidRPr="00420CB0" w:rsidRDefault="002B2A0D" w:rsidP="00CD0CD8">
            <w:pPr>
              <w:pStyle w:val="TAC"/>
              <w:rPr>
                <w:rFonts w:cs="Arial"/>
              </w:rPr>
            </w:pPr>
            <w:r w:rsidRPr="00420CB0">
              <w:rPr>
                <w:rFonts w:cs="Arial"/>
              </w:rPr>
              <w:t>N/A</w:t>
            </w:r>
          </w:p>
        </w:tc>
        <w:tc>
          <w:tcPr>
            <w:tcW w:w="783" w:type="dxa"/>
            <w:vMerge/>
            <w:tcBorders>
              <w:bottom w:val="single" w:sz="4" w:space="0" w:color="auto"/>
              <w:right w:val="single" w:sz="4" w:space="0" w:color="auto"/>
            </w:tcBorders>
            <w:vAlign w:val="center"/>
          </w:tcPr>
          <w:p w14:paraId="7E938E35" w14:textId="77777777" w:rsidR="002B2A0D" w:rsidRPr="00420CB0" w:rsidRDefault="002B2A0D" w:rsidP="00CD0CD8">
            <w:pPr>
              <w:pStyle w:val="TAC"/>
              <w:rPr>
                <w:rFonts w:cs="Arial"/>
              </w:rPr>
            </w:pPr>
          </w:p>
        </w:tc>
      </w:tr>
      <w:tr w:rsidR="002B2A0D" w:rsidRPr="00420CB0" w14:paraId="70C6B6D2"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51E85CF9" w14:textId="77777777" w:rsidR="002B2A0D" w:rsidRPr="00420CB0" w:rsidRDefault="002B2A0D" w:rsidP="00CD0CD8">
            <w:pPr>
              <w:spacing w:after="0"/>
              <w:rPr>
                <w:rFonts w:ascii="Arial" w:hAnsi="Arial" w:cs="Arial"/>
                <w:sz w:val="18"/>
              </w:rPr>
            </w:pPr>
          </w:p>
        </w:tc>
        <w:tc>
          <w:tcPr>
            <w:tcW w:w="876" w:type="dxa"/>
            <w:vMerge/>
            <w:tcBorders>
              <w:left w:val="single" w:sz="4" w:space="0" w:color="auto"/>
              <w:bottom w:val="single" w:sz="4" w:space="0" w:color="auto"/>
              <w:right w:val="single" w:sz="4" w:space="0" w:color="auto"/>
            </w:tcBorders>
            <w:vAlign w:val="center"/>
          </w:tcPr>
          <w:p w14:paraId="5A43A1AF"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tcPr>
          <w:p w14:paraId="6F9E9F9F" w14:textId="77777777" w:rsidR="002B2A0D" w:rsidRPr="00420CB0" w:rsidRDefault="002B2A0D" w:rsidP="00CD0CD8">
            <w:pPr>
              <w:pStyle w:val="TAC"/>
              <w:rPr>
                <w:rFonts w:cs="Arial"/>
              </w:rPr>
            </w:pPr>
            <w:r w:rsidRPr="00420CB0">
              <w:rPr>
                <w:rFonts w:cs="Arial"/>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5E89ED" w14:textId="77777777" w:rsidR="002B2A0D" w:rsidRPr="00420CB0" w:rsidRDefault="002B2A0D" w:rsidP="00CD0CD8">
            <w:pPr>
              <w:pStyle w:val="TAC"/>
              <w:rPr>
                <w:rFonts w:cs="Arial"/>
              </w:rPr>
            </w:pPr>
            <w:r w:rsidRPr="00420CB0">
              <w:rPr>
                <w:rFonts w:cs="Arial"/>
              </w:rPr>
              <w:t>18-36</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CDE29FB" w14:textId="77777777" w:rsidR="002B2A0D" w:rsidRPr="00420CB0" w:rsidRDefault="002B2A0D" w:rsidP="00CD0CD8">
            <w:pPr>
              <w:pStyle w:val="TAC"/>
              <w:rPr>
                <w:rFonts w:cs="Arial"/>
              </w:rPr>
            </w:pPr>
            <w:r w:rsidRPr="00420CB0">
              <w:rPr>
                <w:rFonts w:cs="Arial"/>
              </w:rPr>
              <w:t>&lt;=62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FD56B5" w14:textId="5B4E5A89" w:rsidR="002B2A0D" w:rsidRPr="00B87754" w:rsidRDefault="002B2A0D" w:rsidP="00CD0CD8">
            <w:pPr>
              <w:pStyle w:val="TAC"/>
              <w:rPr>
                <w:rFonts w:cs="Arial"/>
                <w:strike/>
              </w:rPr>
            </w:pPr>
            <w:r w:rsidRPr="00B87754">
              <w:rPr>
                <w:rFonts w:cs="Arial"/>
                <w:strike/>
                <w:color w:val="FF0000"/>
              </w:rPr>
              <w:t>2</w:t>
            </w:r>
            <w:r w:rsidR="00B87754">
              <w:rPr>
                <w:rFonts w:cs="Arial"/>
                <w:strike/>
                <w:color w:val="FF0000"/>
              </w:rPr>
              <w:t xml:space="preserve"> </w:t>
            </w:r>
            <w:r w:rsidR="00B87754" w:rsidRPr="00B87754">
              <w:rPr>
                <w:rFonts w:cs="Arial"/>
                <w:color w:val="FF0000"/>
              </w:rPr>
              <w:t>2.5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EF40D08" w14:textId="24864F79" w:rsidR="002B2A0D" w:rsidRPr="00420CB0" w:rsidRDefault="002B2A0D" w:rsidP="00CD0CD8">
            <w:pPr>
              <w:pStyle w:val="TAC"/>
              <w:rPr>
                <w:rFonts w:cs="Arial"/>
              </w:rPr>
            </w:pPr>
            <w:r w:rsidRPr="00B87754">
              <w:rPr>
                <w:rFonts w:cs="Arial"/>
                <w:strike/>
                <w:color w:val="FF0000"/>
              </w:rPr>
              <w:t>1</w:t>
            </w:r>
            <w:r w:rsidR="00B87754" w:rsidRPr="00B87754">
              <w:rPr>
                <w:rFonts w:cs="Arial"/>
                <w:strike/>
                <w:color w:val="FF0000"/>
              </w:rPr>
              <w:t xml:space="preserve"> </w:t>
            </w:r>
            <w:r w:rsidR="00B87754" w:rsidRPr="00B87754">
              <w:rPr>
                <w:rFonts w:cs="Arial"/>
                <w:color w:val="FF0000"/>
              </w:rPr>
              <w:t>1.5</w:t>
            </w:r>
          </w:p>
        </w:tc>
        <w:tc>
          <w:tcPr>
            <w:tcW w:w="759" w:type="dxa"/>
            <w:vMerge/>
            <w:tcBorders>
              <w:right w:val="single" w:sz="4" w:space="0" w:color="auto"/>
            </w:tcBorders>
            <w:vAlign w:val="center"/>
          </w:tcPr>
          <w:p w14:paraId="23A4DD5A" w14:textId="77777777" w:rsidR="002B2A0D" w:rsidRPr="00420CB0" w:rsidRDefault="002B2A0D" w:rsidP="00CD0CD8">
            <w:pPr>
              <w:pStyle w:val="TAC"/>
              <w:rPr>
                <w:rFonts w:cs="Arial"/>
              </w:rPr>
            </w:pPr>
          </w:p>
        </w:tc>
        <w:tc>
          <w:tcPr>
            <w:tcW w:w="783" w:type="dxa"/>
            <w:vMerge/>
            <w:tcBorders>
              <w:left w:val="single" w:sz="4" w:space="0" w:color="auto"/>
              <w:bottom w:val="single" w:sz="4" w:space="0" w:color="auto"/>
              <w:right w:val="single" w:sz="4" w:space="0" w:color="auto"/>
            </w:tcBorders>
            <w:vAlign w:val="center"/>
          </w:tcPr>
          <w:p w14:paraId="06CC9041" w14:textId="77777777" w:rsidR="002B2A0D" w:rsidRPr="00420CB0" w:rsidRDefault="002B2A0D" w:rsidP="00CD0CD8">
            <w:pPr>
              <w:pStyle w:val="TAC"/>
              <w:rPr>
                <w:rFonts w:cs="Arial"/>
              </w:rPr>
            </w:pPr>
          </w:p>
        </w:tc>
      </w:tr>
      <w:tr w:rsidR="002B2A0D" w:rsidRPr="00420CB0" w14:paraId="24BD04B5"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126092C0" w14:textId="77777777" w:rsidR="002B2A0D" w:rsidRPr="00420CB0" w:rsidRDefault="002B2A0D" w:rsidP="00CD0CD8">
            <w:pPr>
              <w:spacing w:after="0"/>
              <w:rPr>
                <w:rFonts w:ascii="Arial" w:hAnsi="Arial" w:cs="Arial"/>
                <w:sz w:val="18"/>
              </w:rPr>
            </w:pPr>
          </w:p>
        </w:tc>
        <w:tc>
          <w:tcPr>
            <w:tcW w:w="876" w:type="dxa"/>
            <w:vMerge w:val="restart"/>
            <w:tcBorders>
              <w:top w:val="single" w:sz="4" w:space="0" w:color="auto"/>
              <w:left w:val="single" w:sz="4" w:space="0" w:color="auto"/>
              <w:right w:val="single" w:sz="6" w:space="0" w:color="auto"/>
            </w:tcBorders>
            <w:vAlign w:val="center"/>
          </w:tcPr>
          <w:p w14:paraId="1DEA77FD" w14:textId="77777777" w:rsidR="002B2A0D" w:rsidRPr="00420CB0" w:rsidRDefault="002B2A0D" w:rsidP="00CD0CD8">
            <w:pPr>
              <w:pStyle w:val="TAC"/>
              <w:rPr>
                <w:rFonts w:cs="Arial"/>
              </w:rPr>
            </w:pPr>
            <w:r w:rsidRPr="00420CB0">
              <w:rPr>
                <w:rFonts w:cs="Arial"/>
              </w:rPr>
              <w:t>&gt;=713</w:t>
            </w:r>
          </w:p>
          <w:p w14:paraId="4709ED24"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62E7DFB" w14:textId="77777777" w:rsidR="002B2A0D" w:rsidRPr="002633F2" w:rsidRDefault="002B2A0D" w:rsidP="00CD0CD8">
            <w:pPr>
              <w:pStyle w:val="TAC"/>
              <w:rPr>
                <w:rFonts w:cs="Arial"/>
                <w:strike/>
                <w:color w:val="FF0000"/>
              </w:rPr>
            </w:pPr>
            <w:r w:rsidRPr="002633F2">
              <w:rPr>
                <w:rFonts w:cs="Arial"/>
                <w:strike/>
                <w:color w:val="FF0000"/>
              </w:rPr>
              <w:t>0-3</w:t>
            </w:r>
          </w:p>
          <w:p w14:paraId="62DB5BD0" w14:textId="127E9F14" w:rsidR="002633F2" w:rsidRPr="00420CB0" w:rsidRDefault="002633F2" w:rsidP="00CD0CD8">
            <w:pPr>
              <w:pStyle w:val="TAC"/>
              <w:rPr>
                <w:rFonts w:cs="Arial"/>
              </w:rPr>
            </w:pPr>
            <w:r w:rsidRPr="002633F2">
              <w:rPr>
                <w:rFonts w:cs="Arial"/>
                <w:color w:val="FF0000"/>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99795B2" w14:textId="0748703B" w:rsidR="002B2A0D" w:rsidRPr="00420CB0" w:rsidRDefault="002B2A0D" w:rsidP="00BA01AF">
            <w:pPr>
              <w:pStyle w:val="TAC"/>
              <w:rPr>
                <w:rFonts w:cs="Arial"/>
              </w:rPr>
            </w:pPr>
            <w:r w:rsidRPr="00420CB0">
              <w:rPr>
                <w:rFonts w:cs="Arial"/>
              </w:rPr>
              <w:t xml:space="preserve">72-150 </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756D5BC"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261BD"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187C84B3"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7BFB9639" w14:textId="77777777" w:rsidR="002B2A0D" w:rsidRPr="00420CB0" w:rsidRDefault="002B2A0D" w:rsidP="00CD0CD8">
            <w:pPr>
              <w:pStyle w:val="TAC"/>
              <w:rPr>
                <w:rFonts w:cs="Arial"/>
              </w:rPr>
            </w:pPr>
            <w:r w:rsidRPr="00420CB0">
              <w:rPr>
                <w:rFonts w:cs="Arial"/>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7DBF08AE" w14:textId="77777777" w:rsidR="002B2A0D" w:rsidRPr="00420CB0" w:rsidRDefault="002B2A0D" w:rsidP="00CD0CD8">
            <w:pPr>
              <w:pStyle w:val="TAC"/>
              <w:rPr>
                <w:rFonts w:cs="Arial"/>
              </w:rPr>
            </w:pPr>
            <w:r w:rsidRPr="00420CB0">
              <w:rPr>
                <w:rFonts w:cs="Arial"/>
              </w:rPr>
              <w:t>N/A</w:t>
            </w:r>
          </w:p>
        </w:tc>
      </w:tr>
      <w:tr w:rsidR="002B2A0D" w:rsidRPr="00420CB0" w14:paraId="37C38369"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026A5339" w14:textId="77777777" w:rsidR="002B2A0D" w:rsidRPr="00420CB0" w:rsidRDefault="002B2A0D" w:rsidP="00CD0CD8">
            <w:pPr>
              <w:spacing w:after="0"/>
              <w:rPr>
                <w:rFonts w:ascii="Arial" w:hAnsi="Arial" w:cs="Arial"/>
                <w:sz w:val="18"/>
              </w:rPr>
            </w:pPr>
          </w:p>
        </w:tc>
        <w:tc>
          <w:tcPr>
            <w:tcW w:w="876" w:type="dxa"/>
            <w:vMerge/>
            <w:tcBorders>
              <w:left w:val="single" w:sz="4" w:space="0" w:color="auto"/>
            </w:tcBorders>
            <w:vAlign w:val="center"/>
          </w:tcPr>
          <w:p w14:paraId="44075F6A"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E437B4" w14:textId="77777777" w:rsidR="002B2A0D" w:rsidRPr="00420CB0" w:rsidRDefault="002B2A0D" w:rsidP="00CD0CD8">
            <w:pPr>
              <w:pStyle w:val="TAC"/>
              <w:rPr>
                <w:rFonts w:cs="Arial"/>
              </w:rPr>
            </w:pPr>
            <w:r w:rsidRPr="00420CB0">
              <w:rPr>
                <w:rFonts w:cs="Arial"/>
              </w:rPr>
              <w:t>11-15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1A69B5" w14:textId="77777777" w:rsidR="00E02273" w:rsidRDefault="002B2A0D" w:rsidP="00E02273">
            <w:pPr>
              <w:pStyle w:val="TAC"/>
              <w:rPr>
                <w:rFonts w:cs="Arial"/>
                <w:strike/>
                <w:color w:val="FF0000"/>
              </w:rPr>
            </w:pPr>
            <w:r w:rsidRPr="00387691">
              <w:rPr>
                <w:rFonts w:cs="Arial"/>
                <w:strike/>
                <w:color w:val="FF0000"/>
              </w:rPr>
              <w:t xml:space="preserve">60-139 </w:t>
            </w:r>
          </w:p>
          <w:p w14:paraId="109A4635" w14:textId="2269C793" w:rsidR="00387691" w:rsidRPr="00387691" w:rsidRDefault="00387691" w:rsidP="00E02273">
            <w:pPr>
              <w:pStyle w:val="TAC"/>
              <w:rPr>
                <w:rFonts w:cs="Arial"/>
                <w:strike/>
                <w:color w:val="FF0000"/>
              </w:rPr>
            </w:pPr>
            <w:r>
              <w:rPr>
                <w:rFonts w:cs="Arial"/>
                <w:color w:val="FF0000"/>
              </w:rPr>
              <w:t>72</w:t>
            </w:r>
            <w:r w:rsidRPr="00387691">
              <w:rPr>
                <w:rFonts w:cs="Arial"/>
                <w:color w:val="FF0000"/>
              </w:rPr>
              <w:t>-139</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9840818"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93733F9"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45D19439"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14303476" w14:textId="77777777" w:rsidR="002B2A0D" w:rsidRPr="00420CB0" w:rsidRDefault="002B2A0D" w:rsidP="00CD0CD8">
            <w:pPr>
              <w:pStyle w:val="TAC"/>
              <w:rPr>
                <w:rFonts w:cs="Arial"/>
              </w:rPr>
            </w:pPr>
            <w:r w:rsidRPr="00420CB0">
              <w:rPr>
                <w:rFonts w:cs="Arial"/>
              </w:rPr>
              <w:t>2</w:t>
            </w:r>
          </w:p>
        </w:tc>
        <w:tc>
          <w:tcPr>
            <w:tcW w:w="783" w:type="dxa"/>
            <w:vMerge/>
            <w:tcBorders>
              <w:bottom w:val="single" w:sz="4" w:space="0" w:color="auto"/>
              <w:right w:val="single" w:sz="4" w:space="0" w:color="auto"/>
            </w:tcBorders>
            <w:vAlign w:val="center"/>
          </w:tcPr>
          <w:p w14:paraId="18595FF9" w14:textId="77777777" w:rsidR="002B2A0D" w:rsidRPr="00420CB0" w:rsidRDefault="002B2A0D" w:rsidP="00CD0CD8">
            <w:pPr>
              <w:pStyle w:val="TAC"/>
              <w:rPr>
                <w:rFonts w:cs="Arial"/>
              </w:rPr>
            </w:pPr>
          </w:p>
        </w:tc>
      </w:tr>
      <w:tr w:rsidR="002B2A0D" w:rsidRPr="00420CB0" w14:paraId="5C1EC32F"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62953693" w14:textId="77777777" w:rsidR="002B2A0D" w:rsidRPr="00420CB0" w:rsidRDefault="002B2A0D" w:rsidP="00CD0CD8">
            <w:pPr>
              <w:spacing w:after="0"/>
              <w:rPr>
                <w:rFonts w:ascii="Arial" w:hAnsi="Arial" w:cs="Arial"/>
                <w:sz w:val="18"/>
              </w:rPr>
            </w:pPr>
          </w:p>
        </w:tc>
        <w:tc>
          <w:tcPr>
            <w:tcW w:w="876" w:type="dxa"/>
            <w:vMerge/>
            <w:tcBorders>
              <w:left w:val="single" w:sz="4" w:space="0" w:color="auto"/>
            </w:tcBorders>
            <w:vAlign w:val="center"/>
          </w:tcPr>
          <w:p w14:paraId="115B80AB"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75D4FAB" w14:textId="77777777" w:rsidR="002B2A0D" w:rsidRPr="00EC3234" w:rsidRDefault="002B2A0D" w:rsidP="00CD0CD8">
            <w:pPr>
              <w:pStyle w:val="TAC"/>
              <w:rPr>
                <w:rFonts w:cs="Arial"/>
                <w:strike/>
                <w:color w:val="FF0000"/>
              </w:rPr>
            </w:pPr>
            <w:r w:rsidRPr="00EC3234">
              <w:rPr>
                <w:rFonts w:cs="Arial"/>
                <w:strike/>
                <w:color w:val="FF0000"/>
              </w:rPr>
              <w:t>21-30</w:t>
            </w:r>
          </w:p>
          <w:p w14:paraId="7E63DCBC" w14:textId="278286E3" w:rsidR="00EC3234" w:rsidRPr="00420CB0" w:rsidRDefault="00EC3234" w:rsidP="00CD0CD8">
            <w:pPr>
              <w:pStyle w:val="TAC"/>
              <w:rPr>
                <w:rFonts w:cs="Arial"/>
              </w:rPr>
            </w:pPr>
            <w:r w:rsidRPr="00EC3234">
              <w:rPr>
                <w:rFonts w:cs="Arial"/>
                <w:color w:val="FF0000"/>
              </w:rPr>
              <w:t>16-30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A660A9A" w14:textId="77777777" w:rsidR="002B2A0D" w:rsidRDefault="002B2A0D" w:rsidP="00BA01AF">
            <w:pPr>
              <w:pStyle w:val="TAC"/>
              <w:rPr>
                <w:rFonts w:cs="Arial"/>
                <w:strike/>
                <w:color w:val="FF0000"/>
              </w:rPr>
            </w:pPr>
            <w:r w:rsidRPr="00E02273">
              <w:rPr>
                <w:rFonts w:cs="Arial"/>
                <w:strike/>
                <w:color w:val="FF0000"/>
              </w:rPr>
              <w:t xml:space="preserve">68-129 </w:t>
            </w:r>
          </w:p>
          <w:p w14:paraId="2F231BAA" w14:textId="0E633435" w:rsidR="00E02273" w:rsidRPr="00E02273" w:rsidRDefault="00E02273" w:rsidP="00BA01AF">
            <w:pPr>
              <w:pStyle w:val="TAC"/>
              <w:rPr>
                <w:rFonts w:cs="Arial"/>
                <w:strike/>
              </w:rPr>
            </w:pPr>
            <w:r w:rsidRPr="00E02273">
              <w:rPr>
                <w:rFonts w:cs="Arial"/>
                <w:color w:val="FF0000"/>
              </w:rPr>
              <w:t>6</w:t>
            </w:r>
            <w:r w:rsidR="00167A0A">
              <w:rPr>
                <w:rFonts w:cs="Arial"/>
                <w:color w:val="FF0000"/>
              </w:rPr>
              <w:t>0</w:t>
            </w:r>
            <w:r w:rsidRPr="00E02273">
              <w:rPr>
                <w:rFonts w:cs="Arial"/>
                <w:color w:val="FF0000"/>
              </w:rPr>
              <w:t>-1</w:t>
            </w:r>
            <w:r>
              <w:rPr>
                <w:rFonts w:cs="Arial"/>
                <w:color w:val="FF0000"/>
              </w:rPr>
              <w:t>3</w:t>
            </w:r>
            <w:r w:rsidRPr="00E02273">
              <w:rPr>
                <w:rFonts w:cs="Arial"/>
                <w:color w:val="FF0000"/>
              </w:rPr>
              <w:t>9</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0E91E53"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A3D40A0" w14:textId="77777777" w:rsidR="002B2A0D" w:rsidRPr="00420CB0" w:rsidRDefault="002B2A0D" w:rsidP="00CD0CD8">
            <w:pPr>
              <w:pStyle w:val="TAC"/>
              <w:rPr>
                <w:rFonts w:cs="Arial"/>
              </w:rPr>
            </w:pPr>
            <w:r w:rsidRPr="00420CB0">
              <w:rPr>
                <w:rFonts w:cs="Arial"/>
              </w:rPr>
              <w:t>2</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5AE5184F" w14:textId="77777777" w:rsidR="002B2A0D" w:rsidRPr="00420CB0" w:rsidRDefault="002B2A0D" w:rsidP="00CD0CD8">
            <w:pPr>
              <w:pStyle w:val="TAC"/>
              <w:rPr>
                <w:rFonts w:cs="Arial"/>
              </w:rPr>
            </w:pPr>
            <w:r w:rsidRPr="00420CB0">
              <w:rPr>
                <w:rFonts w:cs="Arial"/>
              </w:rPr>
              <w:t>1</w:t>
            </w:r>
          </w:p>
        </w:tc>
        <w:tc>
          <w:tcPr>
            <w:tcW w:w="759" w:type="dxa"/>
            <w:tcBorders>
              <w:top w:val="single" w:sz="6" w:space="0" w:color="auto"/>
              <w:left w:val="single" w:sz="6" w:space="0" w:color="auto"/>
              <w:bottom w:val="single" w:sz="6" w:space="0" w:color="auto"/>
              <w:right w:val="single" w:sz="4" w:space="0" w:color="auto"/>
            </w:tcBorders>
            <w:vAlign w:val="center"/>
          </w:tcPr>
          <w:p w14:paraId="21E274E7" w14:textId="77777777" w:rsidR="002B2A0D" w:rsidRPr="00420CB0" w:rsidRDefault="002B2A0D" w:rsidP="00CD0CD8">
            <w:pPr>
              <w:pStyle w:val="TAC"/>
              <w:rPr>
                <w:rFonts w:cs="Arial"/>
              </w:rPr>
            </w:pPr>
            <w:r w:rsidRPr="00420CB0">
              <w:rPr>
                <w:rFonts w:cs="Arial"/>
              </w:rPr>
              <w:t>1</w:t>
            </w:r>
          </w:p>
        </w:tc>
        <w:tc>
          <w:tcPr>
            <w:tcW w:w="783" w:type="dxa"/>
            <w:vMerge/>
            <w:tcBorders>
              <w:bottom w:val="single" w:sz="4" w:space="0" w:color="auto"/>
              <w:right w:val="single" w:sz="4" w:space="0" w:color="auto"/>
            </w:tcBorders>
            <w:vAlign w:val="center"/>
          </w:tcPr>
          <w:p w14:paraId="07AB9278" w14:textId="77777777" w:rsidR="002B2A0D" w:rsidRPr="00420CB0" w:rsidRDefault="002B2A0D" w:rsidP="00CD0CD8">
            <w:pPr>
              <w:pStyle w:val="TAC"/>
              <w:rPr>
                <w:rFonts w:cs="Arial"/>
              </w:rPr>
            </w:pPr>
          </w:p>
        </w:tc>
      </w:tr>
      <w:tr w:rsidR="002B2A0D" w:rsidRPr="00420CB0" w14:paraId="36C1F934"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2332C7C1" w14:textId="77777777" w:rsidR="002B2A0D" w:rsidRPr="00420CB0" w:rsidRDefault="002B2A0D" w:rsidP="00CD0CD8">
            <w:pPr>
              <w:spacing w:after="0"/>
              <w:rPr>
                <w:rFonts w:ascii="Arial" w:hAnsi="Arial" w:cs="Arial"/>
                <w:sz w:val="18"/>
              </w:rPr>
            </w:pPr>
          </w:p>
        </w:tc>
        <w:tc>
          <w:tcPr>
            <w:tcW w:w="876" w:type="dxa"/>
            <w:vMerge/>
            <w:tcBorders>
              <w:left w:val="single" w:sz="4" w:space="0" w:color="auto"/>
            </w:tcBorders>
            <w:vAlign w:val="center"/>
          </w:tcPr>
          <w:p w14:paraId="6E25FD3E"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2713453" w14:textId="77777777" w:rsidR="002B2A0D" w:rsidRPr="00420CB0" w:rsidRDefault="002B2A0D" w:rsidP="00CD0CD8">
            <w:pPr>
              <w:pStyle w:val="TAC"/>
              <w:rPr>
                <w:rFonts w:cs="Arial"/>
              </w:rPr>
            </w:pPr>
            <w:r w:rsidRPr="00420CB0">
              <w:rPr>
                <w:rFonts w:cs="Arial"/>
              </w:rPr>
              <w:t>0-23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F13749" w14:textId="77777777" w:rsidR="002B2A0D" w:rsidRPr="00420CB0" w:rsidRDefault="002B2A0D" w:rsidP="00CD0CD8">
            <w:pPr>
              <w:pStyle w:val="TAC"/>
              <w:rPr>
                <w:rFonts w:cs="Arial"/>
              </w:rPr>
            </w:pPr>
            <w:r w:rsidRPr="00420CB0">
              <w:rPr>
                <w:rFonts w:cs="Arial"/>
              </w:rPr>
              <w:t>1-17</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E2AAE9" w14:textId="77777777" w:rsidR="002B2A0D" w:rsidRPr="00420CB0" w:rsidRDefault="002B2A0D" w:rsidP="00CD0CD8">
            <w:pPr>
              <w:pStyle w:val="TAC"/>
              <w:rPr>
                <w:rFonts w:cs="Arial"/>
              </w:rPr>
            </w:pPr>
            <w:r w:rsidRPr="00420CB0">
              <w:rPr>
                <w:rFonts w:cs="Arial"/>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5C379BE"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67226AB4" w14:textId="77777777" w:rsidR="002B2A0D" w:rsidRPr="00420CB0" w:rsidRDefault="002B2A0D" w:rsidP="00CD0CD8">
            <w:pPr>
              <w:pStyle w:val="TAC"/>
              <w:rPr>
                <w:rFonts w:cs="Arial"/>
              </w:rPr>
            </w:pPr>
            <w:r w:rsidRPr="00420CB0">
              <w:rPr>
                <w:rFonts w:cs="Arial"/>
              </w:rPr>
              <w:t>2</w:t>
            </w:r>
          </w:p>
        </w:tc>
        <w:tc>
          <w:tcPr>
            <w:tcW w:w="759" w:type="dxa"/>
            <w:tcBorders>
              <w:top w:val="single" w:sz="6" w:space="0" w:color="auto"/>
              <w:left w:val="single" w:sz="6" w:space="0" w:color="auto"/>
              <w:bottom w:val="single" w:sz="6" w:space="0" w:color="auto"/>
              <w:right w:val="single" w:sz="4" w:space="0" w:color="auto"/>
            </w:tcBorders>
            <w:vAlign w:val="center"/>
          </w:tcPr>
          <w:p w14:paraId="2E645ED2" w14:textId="77777777" w:rsidR="002B2A0D" w:rsidRPr="00420CB0" w:rsidRDefault="002B2A0D" w:rsidP="00CD0CD8">
            <w:pPr>
              <w:pStyle w:val="TAC"/>
              <w:rPr>
                <w:rFonts w:cs="Arial"/>
              </w:rPr>
            </w:pPr>
            <w:r w:rsidRPr="00420CB0">
              <w:rPr>
                <w:rFonts w:cs="Arial"/>
              </w:rPr>
              <w:t>1</w:t>
            </w:r>
          </w:p>
        </w:tc>
        <w:tc>
          <w:tcPr>
            <w:tcW w:w="783" w:type="dxa"/>
            <w:vMerge/>
            <w:tcBorders>
              <w:bottom w:val="single" w:sz="4" w:space="0" w:color="auto"/>
              <w:right w:val="single" w:sz="4" w:space="0" w:color="auto"/>
            </w:tcBorders>
            <w:vAlign w:val="center"/>
          </w:tcPr>
          <w:p w14:paraId="5B96798D" w14:textId="77777777" w:rsidR="002B2A0D" w:rsidRPr="00420CB0" w:rsidRDefault="002B2A0D" w:rsidP="00CD0CD8">
            <w:pPr>
              <w:pStyle w:val="TAC"/>
              <w:rPr>
                <w:rFonts w:cs="Arial"/>
              </w:rPr>
            </w:pPr>
          </w:p>
        </w:tc>
      </w:tr>
      <w:tr w:rsidR="002B2A0D" w:rsidRPr="00420CB0" w14:paraId="11065C27"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4A8217B5" w14:textId="77777777" w:rsidR="002B2A0D" w:rsidRPr="00420CB0" w:rsidRDefault="002B2A0D" w:rsidP="00CD0CD8">
            <w:pPr>
              <w:spacing w:after="0"/>
              <w:rPr>
                <w:rFonts w:ascii="Arial" w:hAnsi="Arial" w:cs="Arial"/>
                <w:sz w:val="18"/>
              </w:rPr>
            </w:pPr>
          </w:p>
        </w:tc>
        <w:tc>
          <w:tcPr>
            <w:tcW w:w="876" w:type="dxa"/>
            <w:vMerge/>
            <w:tcBorders>
              <w:left w:val="single" w:sz="4" w:space="0" w:color="auto"/>
            </w:tcBorders>
            <w:vAlign w:val="center"/>
          </w:tcPr>
          <w:p w14:paraId="7BD45018"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11A4A7" w14:textId="77777777" w:rsidR="002B2A0D" w:rsidRPr="00420CB0" w:rsidRDefault="002B2A0D" w:rsidP="00CD0CD8">
            <w:pPr>
              <w:pStyle w:val="TAC"/>
              <w:rPr>
                <w:rFonts w:cs="Arial"/>
              </w:rPr>
            </w:pPr>
            <w:r w:rsidRPr="00420CB0">
              <w:rPr>
                <w:rFonts w:cs="Arial"/>
              </w:rPr>
              <w:t>0-18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E65EC8" w14:textId="77777777" w:rsidR="002B2A0D" w:rsidRPr="00420CB0" w:rsidRDefault="002B2A0D" w:rsidP="00CD0CD8">
            <w:pPr>
              <w:pStyle w:val="TAC"/>
              <w:rPr>
                <w:rFonts w:cs="Arial"/>
              </w:rPr>
            </w:pPr>
            <w:r w:rsidRPr="00420CB0">
              <w:rPr>
                <w:rFonts w:cs="Arial"/>
              </w:rPr>
              <w:t>18-36</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6CED667" w14:textId="249C9593" w:rsidR="002B2A0D" w:rsidRPr="00420CB0" w:rsidRDefault="002B2A0D" w:rsidP="00CD0CD8">
            <w:pPr>
              <w:pStyle w:val="TAC"/>
              <w:rPr>
                <w:rFonts w:cs="Arial"/>
              </w:rPr>
            </w:pPr>
            <w:r w:rsidRPr="00420CB0">
              <w:rPr>
                <w:rFonts w:cs="Arial"/>
              </w:rPr>
              <w:t>&lt;=</w:t>
            </w:r>
            <w:r w:rsidRPr="006D3B2F">
              <w:rPr>
                <w:rFonts w:cs="Arial"/>
                <w:strike/>
                <w:color w:val="FF0000"/>
              </w:rPr>
              <w:t>41</w:t>
            </w:r>
            <w:r w:rsidR="006D3B2F" w:rsidRPr="006D3B2F">
              <w:rPr>
                <w:rFonts w:cs="Arial"/>
                <w:color w:val="FF0000"/>
              </w:rPr>
              <w:t xml:space="preserve"> 51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8040CA7" w14:textId="77777777" w:rsidR="002B2A0D" w:rsidRPr="00420CB0" w:rsidRDefault="002B2A0D" w:rsidP="00CD0CD8">
            <w:pPr>
              <w:pStyle w:val="TAC"/>
              <w:rPr>
                <w:rFonts w:cs="Arial"/>
              </w:rPr>
            </w:pPr>
            <w:r w:rsidRPr="00420CB0">
              <w:rPr>
                <w:rFonts w:cs="Arial"/>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0E663757" w14:textId="77777777" w:rsidR="002B2A0D" w:rsidRPr="00420CB0" w:rsidRDefault="002B2A0D" w:rsidP="00CD0CD8">
            <w:pPr>
              <w:pStyle w:val="TAC"/>
              <w:rPr>
                <w:rFonts w:cs="Arial"/>
              </w:rPr>
            </w:pPr>
            <w:r w:rsidRPr="00420CB0">
              <w:rPr>
                <w:rFonts w:cs="Arial"/>
              </w:rPr>
              <w:t>1</w:t>
            </w:r>
          </w:p>
        </w:tc>
        <w:tc>
          <w:tcPr>
            <w:tcW w:w="759" w:type="dxa"/>
            <w:tcBorders>
              <w:top w:val="single" w:sz="6" w:space="0" w:color="auto"/>
              <w:left w:val="single" w:sz="6" w:space="0" w:color="auto"/>
              <w:bottom w:val="single" w:sz="6" w:space="0" w:color="auto"/>
              <w:right w:val="single" w:sz="4" w:space="0" w:color="auto"/>
            </w:tcBorders>
            <w:vAlign w:val="center"/>
          </w:tcPr>
          <w:p w14:paraId="0265C1D3" w14:textId="77777777" w:rsidR="002B2A0D" w:rsidRPr="00420CB0" w:rsidRDefault="002B2A0D" w:rsidP="00CD0CD8">
            <w:pPr>
              <w:pStyle w:val="TAC"/>
              <w:rPr>
                <w:rFonts w:cs="Arial"/>
              </w:rPr>
            </w:pPr>
            <w:r w:rsidRPr="00420CB0">
              <w:rPr>
                <w:rFonts w:cs="Arial"/>
              </w:rPr>
              <w:t>N/A</w:t>
            </w:r>
          </w:p>
        </w:tc>
        <w:tc>
          <w:tcPr>
            <w:tcW w:w="783" w:type="dxa"/>
            <w:vMerge/>
            <w:tcBorders>
              <w:bottom w:val="single" w:sz="4" w:space="0" w:color="auto"/>
              <w:right w:val="single" w:sz="4" w:space="0" w:color="auto"/>
            </w:tcBorders>
            <w:vAlign w:val="center"/>
          </w:tcPr>
          <w:p w14:paraId="14C97E7E" w14:textId="77777777" w:rsidR="002B2A0D" w:rsidRPr="00420CB0" w:rsidRDefault="002B2A0D" w:rsidP="00CD0CD8">
            <w:pPr>
              <w:pStyle w:val="TAC"/>
              <w:rPr>
                <w:rFonts w:cs="Arial"/>
              </w:rPr>
            </w:pPr>
          </w:p>
        </w:tc>
      </w:tr>
      <w:tr w:rsidR="002B2A0D" w:rsidRPr="00420CB0" w14:paraId="5B3AA07F"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3C0A0D60" w14:textId="77777777" w:rsidR="002B2A0D" w:rsidRPr="00420CB0" w:rsidRDefault="002B2A0D" w:rsidP="00CD0CD8">
            <w:pPr>
              <w:spacing w:after="0"/>
              <w:rPr>
                <w:rFonts w:ascii="Arial" w:hAnsi="Arial" w:cs="Arial"/>
                <w:sz w:val="18"/>
              </w:rPr>
            </w:pPr>
          </w:p>
        </w:tc>
        <w:tc>
          <w:tcPr>
            <w:tcW w:w="876" w:type="dxa"/>
            <w:vMerge/>
            <w:tcBorders>
              <w:left w:val="single" w:sz="4" w:space="0" w:color="auto"/>
            </w:tcBorders>
            <w:vAlign w:val="center"/>
          </w:tcPr>
          <w:p w14:paraId="68AFE11B" w14:textId="77777777" w:rsidR="002B2A0D" w:rsidRPr="00420CB0" w:rsidRDefault="002B2A0D" w:rsidP="00CD0CD8">
            <w:pPr>
              <w:spacing w:after="0"/>
              <w:rPr>
                <w:rFonts w:ascii="Arial" w:hAnsi="Arial" w:cs="Arial"/>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C8A56F" w14:textId="77777777" w:rsidR="002B2A0D" w:rsidRDefault="002B2A0D" w:rsidP="00CD0CD8">
            <w:pPr>
              <w:pStyle w:val="TAC"/>
              <w:rPr>
                <w:rFonts w:cs="Arial"/>
                <w:strike/>
                <w:color w:val="FF0000"/>
              </w:rPr>
            </w:pPr>
            <w:r w:rsidRPr="008A25A4">
              <w:rPr>
                <w:rFonts w:cs="Arial"/>
                <w:strike/>
                <w:color w:val="FF0000"/>
              </w:rPr>
              <w:t>0-10</w:t>
            </w:r>
          </w:p>
          <w:p w14:paraId="3E5BC2B8" w14:textId="22CEB93A" w:rsidR="008A25A4" w:rsidRPr="008A25A4" w:rsidRDefault="008A25A4" w:rsidP="00CD0CD8">
            <w:pPr>
              <w:pStyle w:val="TAC"/>
              <w:rPr>
                <w:rFonts w:cs="Arial"/>
                <w:strike/>
              </w:rPr>
            </w:pPr>
            <w:r w:rsidRPr="008A25A4">
              <w:rPr>
                <w:rFonts w:cs="Arial"/>
                <w:color w:val="FF0000"/>
              </w:rPr>
              <w:t>0-1</w:t>
            </w:r>
            <w:r>
              <w:rPr>
                <w:rFonts w:cs="Arial"/>
                <w:color w:val="FF0000"/>
              </w:rPr>
              <w:t>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2A0EF2" w14:textId="77777777" w:rsidR="002B2A0D" w:rsidRDefault="002B2A0D" w:rsidP="00BA01AF">
            <w:pPr>
              <w:pStyle w:val="TAC"/>
              <w:rPr>
                <w:rFonts w:cs="Arial"/>
                <w:strike/>
                <w:color w:val="FF0000"/>
              </w:rPr>
            </w:pPr>
            <w:r w:rsidRPr="00D04E93">
              <w:rPr>
                <w:rFonts w:cs="Arial"/>
                <w:strike/>
                <w:color w:val="FF0000"/>
              </w:rPr>
              <w:t>36-75</w:t>
            </w:r>
          </w:p>
          <w:p w14:paraId="686ED869" w14:textId="631EEA74" w:rsidR="00D04E93" w:rsidRPr="00D04E93" w:rsidRDefault="00D04E93" w:rsidP="00BA01AF">
            <w:pPr>
              <w:pStyle w:val="TAC"/>
              <w:rPr>
                <w:rFonts w:cs="Arial"/>
                <w:strike/>
              </w:rPr>
            </w:pPr>
            <w:r>
              <w:rPr>
                <w:rFonts w:cs="Arial"/>
                <w:color w:val="FF0000"/>
              </w:rPr>
              <w:t>37</w:t>
            </w:r>
            <w:r w:rsidRPr="00D04E93">
              <w:rPr>
                <w:rFonts w:cs="Arial"/>
                <w:color w:val="FF0000"/>
              </w:rPr>
              <w:t>-71</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712F9F"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3CF427" w14:textId="77777777" w:rsidR="002B2A0D" w:rsidRPr="00420CB0" w:rsidRDefault="002B2A0D" w:rsidP="00CD0CD8">
            <w:pPr>
              <w:pStyle w:val="TAC"/>
              <w:rPr>
                <w:rFonts w:cs="Arial"/>
              </w:rPr>
            </w:pPr>
            <w:r w:rsidRPr="00420CB0">
              <w:rPr>
                <w:rFonts w:cs="Arial"/>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216F4CB8" w14:textId="77777777" w:rsidR="002B2A0D" w:rsidRPr="00420CB0" w:rsidRDefault="002B2A0D" w:rsidP="00CD0CD8">
            <w:pPr>
              <w:pStyle w:val="TAC"/>
              <w:rPr>
                <w:rFonts w:cs="Arial"/>
              </w:rPr>
            </w:pPr>
            <w:r w:rsidRPr="00420CB0">
              <w:rPr>
                <w:rFonts w:cs="Arial"/>
              </w:rPr>
              <w:t>N/A</w:t>
            </w:r>
          </w:p>
        </w:tc>
        <w:tc>
          <w:tcPr>
            <w:tcW w:w="759" w:type="dxa"/>
            <w:tcBorders>
              <w:top w:val="single" w:sz="6" w:space="0" w:color="auto"/>
              <w:left w:val="single" w:sz="6" w:space="0" w:color="auto"/>
              <w:bottom w:val="single" w:sz="6" w:space="0" w:color="auto"/>
              <w:right w:val="single" w:sz="4" w:space="0" w:color="auto"/>
            </w:tcBorders>
            <w:vAlign w:val="center"/>
          </w:tcPr>
          <w:p w14:paraId="45DEEC6F" w14:textId="77777777" w:rsidR="002B2A0D" w:rsidRPr="00420CB0" w:rsidRDefault="002B2A0D" w:rsidP="00CD0CD8">
            <w:pPr>
              <w:pStyle w:val="TAC"/>
              <w:rPr>
                <w:rFonts w:cs="Arial"/>
              </w:rPr>
            </w:pPr>
            <w:r w:rsidRPr="00420CB0">
              <w:rPr>
                <w:rFonts w:cs="Arial"/>
              </w:rPr>
              <w:t>N/A</w:t>
            </w:r>
          </w:p>
        </w:tc>
        <w:tc>
          <w:tcPr>
            <w:tcW w:w="783" w:type="dxa"/>
            <w:vMerge/>
            <w:tcBorders>
              <w:bottom w:val="single" w:sz="4" w:space="0" w:color="auto"/>
              <w:right w:val="single" w:sz="4" w:space="0" w:color="auto"/>
            </w:tcBorders>
            <w:vAlign w:val="center"/>
          </w:tcPr>
          <w:p w14:paraId="14214401" w14:textId="77777777" w:rsidR="002B2A0D" w:rsidRPr="00420CB0" w:rsidRDefault="002B2A0D" w:rsidP="00CD0CD8">
            <w:pPr>
              <w:pStyle w:val="TAC"/>
              <w:rPr>
                <w:rFonts w:cs="Arial"/>
              </w:rPr>
            </w:pPr>
          </w:p>
        </w:tc>
      </w:tr>
      <w:tr w:rsidR="002B2A0D" w:rsidRPr="00420CB0" w14:paraId="46AADD6C" w14:textId="77777777" w:rsidTr="00CD0CD8">
        <w:trPr>
          <w:trHeight w:val="241"/>
          <w:jc w:val="center"/>
        </w:trPr>
        <w:tc>
          <w:tcPr>
            <w:tcW w:w="1136" w:type="dxa"/>
            <w:vMerge/>
            <w:tcBorders>
              <w:left w:val="single" w:sz="4" w:space="0" w:color="auto"/>
              <w:bottom w:val="single" w:sz="4" w:space="0" w:color="auto"/>
              <w:right w:val="single" w:sz="4" w:space="0" w:color="auto"/>
            </w:tcBorders>
            <w:vAlign w:val="center"/>
          </w:tcPr>
          <w:p w14:paraId="732C0293" w14:textId="77777777" w:rsidR="002B2A0D" w:rsidRPr="00420CB0" w:rsidRDefault="002B2A0D" w:rsidP="00CD0CD8">
            <w:pPr>
              <w:spacing w:after="0"/>
              <w:rPr>
                <w:rFonts w:ascii="Arial" w:hAnsi="Arial" w:cs="Arial"/>
                <w:sz w:val="18"/>
              </w:rPr>
            </w:pPr>
          </w:p>
        </w:tc>
        <w:tc>
          <w:tcPr>
            <w:tcW w:w="876" w:type="dxa"/>
            <w:vMerge/>
            <w:tcBorders>
              <w:left w:val="single" w:sz="4" w:space="0" w:color="auto"/>
            </w:tcBorders>
            <w:vAlign w:val="center"/>
          </w:tcPr>
          <w:p w14:paraId="7A6BA474" w14:textId="77777777" w:rsidR="002B2A0D" w:rsidRPr="00420CB0" w:rsidRDefault="002B2A0D" w:rsidP="00CD0CD8">
            <w:pPr>
              <w:pStyle w:val="TAC"/>
              <w:rPr>
                <w:rFonts w:cs="Arial"/>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60BAD0F" w14:textId="77777777" w:rsidR="002B2A0D" w:rsidRDefault="002B2A0D" w:rsidP="00CD0CD8">
            <w:pPr>
              <w:pStyle w:val="TAC"/>
              <w:rPr>
                <w:rFonts w:cs="Arial"/>
                <w:strike/>
                <w:color w:val="FF0000"/>
              </w:rPr>
            </w:pPr>
            <w:r w:rsidRPr="00EC3234">
              <w:rPr>
                <w:rFonts w:cs="Arial"/>
                <w:strike/>
                <w:color w:val="FF0000"/>
              </w:rPr>
              <w:t>35-39</w:t>
            </w:r>
          </w:p>
          <w:p w14:paraId="0E90FB4B" w14:textId="7A6FA7A0" w:rsidR="00EC3234" w:rsidRPr="00EC3234" w:rsidRDefault="00EC3234" w:rsidP="00CD0CD8">
            <w:pPr>
              <w:pStyle w:val="TAC"/>
              <w:rPr>
                <w:rFonts w:cs="Arial"/>
                <w:strike/>
              </w:rPr>
            </w:pPr>
            <w:r w:rsidRPr="00EC3234">
              <w:rPr>
                <w:rFonts w:cs="Arial"/>
                <w:color w:val="FF0000"/>
              </w:rPr>
              <w:t>3</w:t>
            </w:r>
            <w:r>
              <w:rPr>
                <w:rFonts w:cs="Arial"/>
                <w:color w:val="FF0000"/>
              </w:rPr>
              <w:t>1</w:t>
            </w:r>
            <w:r w:rsidRPr="00EC3234">
              <w:rPr>
                <w:rFonts w:cs="Arial"/>
                <w:color w:val="FF0000"/>
              </w:rPr>
              <w:t>-</w:t>
            </w:r>
            <w:r w:rsidR="00E12685">
              <w:rPr>
                <w:rFonts w:cs="Arial"/>
                <w:color w:val="FF0000"/>
              </w:rPr>
              <w:t>5</w:t>
            </w:r>
            <w:r w:rsidR="006D3B2F">
              <w:rPr>
                <w:rFonts w:cs="Arial"/>
                <w:color w:val="FF0000"/>
              </w:rPr>
              <w:t>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426920" w14:textId="77777777" w:rsidR="002B2A0D" w:rsidRDefault="002B2A0D" w:rsidP="00BA01AF">
            <w:pPr>
              <w:pStyle w:val="TAC"/>
              <w:rPr>
                <w:rFonts w:cs="Arial"/>
                <w:strike/>
                <w:color w:val="FF0000"/>
              </w:rPr>
            </w:pPr>
            <w:r w:rsidRPr="00E02273">
              <w:rPr>
                <w:rFonts w:cs="Arial"/>
                <w:strike/>
                <w:color w:val="FF0000"/>
              </w:rPr>
              <w:t xml:space="preserve">42-115 </w:t>
            </w:r>
          </w:p>
          <w:p w14:paraId="3D571C9F" w14:textId="2A8183B6" w:rsidR="00E02273" w:rsidRPr="00E02273" w:rsidRDefault="006D3B2F" w:rsidP="00BA01AF">
            <w:pPr>
              <w:pStyle w:val="TAC"/>
              <w:rPr>
                <w:rFonts w:cs="Arial"/>
                <w:strike/>
              </w:rPr>
            </w:pPr>
            <w:r>
              <w:rPr>
                <w:rFonts w:cs="Arial"/>
                <w:color w:val="FF0000"/>
              </w:rPr>
              <w:t>60</w:t>
            </w:r>
            <w:r w:rsidR="00E02273" w:rsidRPr="00E02273">
              <w:rPr>
                <w:rFonts w:cs="Arial"/>
                <w:color w:val="FF0000"/>
              </w:rPr>
              <w:t>-1</w:t>
            </w:r>
            <w:r w:rsidR="00E02273">
              <w:rPr>
                <w:rFonts w:cs="Arial"/>
                <w:color w:val="FF0000"/>
              </w:rPr>
              <w:t>29</w:t>
            </w:r>
          </w:p>
        </w:tc>
        <w:tc>
          <w:tcPr>
            <w:tcW w:w="70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F1E297" w14:textId="77777777" w:rsidR="002B2A0D" w:rsidRPr="00420CB0" w:rsidRDefault="002B2A0D" w:rsidP="00CD0CD8">
            <w:pPr>
              <w:pStyle w:val="TAC"/>
              <w:rPr>
                <w:rFonts w:cs="Arial"/>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78EAB19" w14:textId="77777777" w:rsidR="002B2A0D" w:rsidRPr="00420CB0" w:rsidRDefault="002B2A0D" w:rsidP="00CD0CD8">
            <w:pPr>
              <w:pStyle w:val="TAC"/>
              <w:rPr>
                <w:rFonts w:cs="Arial"/>
              </w:rPr>
            </w:pPr>
            <w:r w:rsidRPr="00420CB0">
              <w:rPr>
                <w:rFonts w:cs="Arial"/>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tcPr>
          <w:p w14:paraId="4746BBAB" w14:textId="77777777" w:rsidR="002B2A0D" w:rsidRPr="00420CB0" w:rsidRDefault="002B2A0D" w:rsidP="00CD0CD8">
            <w:pPr>
              <w:pStyle w:val="TAC"/>
              <w:rPr>
                <w:rFonts w:cs="Arial"/>
              </w:rPr>
            </w:pPr>
            <w:r w:rsidRPr="00420CB0">
              <w:rPr>
                <w:rFonts w:cs="Arial"/>
              </w:rPr>
              <w:t>N/A</w:t>
            </w:r>
          </w:p>
        </w:tc>
        <w:tc>
          <w:tcPr>
            <w:tcW w:w="759" w:type="dxa"/>
            <w:tcBorders>
              <w:top w:val="single" w:sz="6" w:space="0" w:color="auto"/>
              <w:left w:val="single" w:sz="6" w:space="0" w:color="auto"/>
              <w:bottom w:val="single" w:sz="6" w:space="0" w:color="auto"/>
              <w:right w:val="single" w:sz="4" w:space="0" w:color="auto"/>
            </w:tcBorders>
            <w:vAlign w:val="center"/>
          </w:tcPr>
          <w:p w14:paraId="7F9A63F0" w14:textId="77777777" w:rsidR="002B2A0D" w:rsidRPr="00420CB0" w:rsidRDefault="002B2A0D" w:rsidP="00CD0CD8">
            <w:pPr>
              <w:pStyle w:val="TAC"/>
              <w:rPr>
                <w:rFonts w:cs="Arial"/>
              </w:rPr>
            </w:pPr>
            <w:r w:rsidRPr="00420CB0">
              <w:rPr>
                <w:rFonts w:cs="Arial"/>
              </w:rPr>
              <w:t>N/A</w:t>
            </w:r>
          </w:p>
        </w:tc>
        <w:tc>
          <w:tcPr>
            <w:tcW w:w="783" w:type="dxa"/>
            <w:vMerge/>
            <w:tcBorders>
              <w:bottom w:val="single" w:sz="4" w:space="0" w:color="auto"/>
              <w:right w:val="single" w:sz="4" w:space="0" w:color="auto"/>
            </w:tcBorders>
            <w:vAlign w:val="center"/>
          </w:tcPr>
          <w:p w14:paraId="60F8DFB4" w14:textId="77777777" w:rsidR="002B2A0D" w:rsidRPr="00420CB0" w:rsidRDefault="002B2A0D" w:rsidP="00CD0CD8">
            <w:pPr>
              <w:pStyle w:val="TAC"/>
              <w:rPr>
                <w:rFonts w:cs="Arial"/>
              </w:rPr>
            </w:pPr>
          </w:p>
        </w:tc>
      </w:tr>
      <w:tr w:rsidR="002B2A0D" w:rsidRPr="00420CB0" w14:paraId="772FB549" w14:textId="77777777" w:rsidTr="00CD0CD8">
        <w:trPr>
          <w:trHeight w:val="241"/>
          <w:jc w:val="center"/>
        </w:trPr>
        <w:tc>
          <w:tcPr>
            <w:tcW w:w="9480"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23FD5AB1" w14:textId="77777777" w:rsidR="002B2A0D" w:rsidRPr="00420CB0" w:rsidRDefault="002B2A0D" w:rsidP="00CD0CD8">
            <w:pPr>
              <w:pStyle w:val="TAN"/>
              <w:rPr>
                <w:rFonts w:cs="Arial"/>
              </w:rPr>
            </w:pPr>
            <w:r w:rsidRPr="00420CB0">
              <w:rPr>
                <w:rFonts w:cs="Arial"/>
              </w:rPr>
              <w:t>NOTE 1:</w:t>
            </w:r>
            <w:r w:rsidRPr="00420CB0">
              <w:rPr>
                <w:rFonts w:cs="Arial"/>
              </w:rPr>
              <w:tab/>
              <w:t>RB</w:t>
            </w:r>
            <w:r w:rsidRPr="00420CB0">
              <w:rPr>
                <w:rFonts w:cs="Arial"/>
                <w:vertAlign w:val="subscript"/>
              </w:rPr>
              <w:t>start</w:t>
            </w:r>
            <w:r w:rsidRPr="00420CB0">
              <w:rPr>
                <w:rFonts w:cs="Arial"/>
              </w:rPr>
              <w:t xml:space="preserve"> indicates the lowest RB index of transmitted resource </w:t>
            </w:r>
            <w:proofErr w:type="gramStart"/>
            <w:r w:rsidRPr="00420CB0">
              <w:rPr>
                <w:rFonts w:cs="Arial"/>
              </w:rPr>
              <w:t>blocks</w:t>
            </w:r>
            <w:proofErr w:type="gramEnd"/>
          </w:p>
          <w:p w14:paraId="498D05B4" w14:textId="77777777" w:rsidR="002B2A0D" w:rsidRPr="00420CB0" w:rsidRDefault="002B2A0D" w:rsidP="00CD0CD8">
            <w:pPr>
              <w:pStyle w:val="TAN"/>
              <w:rPr>
                <w:rFonts w:cs="Arial"/>
              </w:rPr>
            </w:pPr>
            <w:r w:rsidRPr="00420CB0">
              <w:rPr>
                <w:rFonts w:cs="Arial"/>
              </w:rPr>
              <w:t>NOTE 2:</w:t>
            </w:r>
            <w:r w:rsidRPr="00420CB0">
              <w:rPr>
                <w:rFonts w:cs="Arial"/>
              </w:rPr>
              <w:tab/>
              <w:t>L</w:t>
            </w:r>
            <w:r w:rsidRPr="00420CB0">
              <w:rPr>
                <w:rFonts w:cs="Arial"/>
                <w:vertAlign w:val="subscript"/>
              </w:rPr>
              <w:t>CRB</w:t>
            </w:r>
            <w:r w:rsidRPr="00420CB0">
              <w:rPr>
                <w:rFonts w:cs="Arial"/>
              </w:rPr>
              <w:t xml:space="preserve"> is the length of a contiguous resource block </w:t>
            </w:r>
            <w:proofErr w:type="gramStart"/>
            <w:r w:rsidRPr="00420CB0">
              <w:rPr>
                <w:rFonts w:cs="Arial"/>
              </w:rPr>
              <w:t>allocation</w:t>
            </w:r>
            <w:proofErr w:type="gramEnd"/>
          </w:p>
          <w:p w14:paraId="42209638" w14:textId="77777777" w:rsidR="002B2A0D" w:rsidRPr="00420CB0" w:rsidRDefault="002B2A0D" w:rsidP="00CD0CD8">
            <w:pPr>
              <w:pStyle w:val="TAN"/>
              <w:rPr>
                <w:rFonts w:cs="Arial"/>
              </w:rPr>
            </w:pPr>
          </w:p>
        </w:tc>
      </w:tr>
    </w:tbl>
    <w:p w14:paraId="1EA4F31C" w14:textId="77777777" w:rsidR="00245AF9" w:rsidRPr="00245AF9" w:rsidRDefault="00245AF9" w:rsidP="00245AF9"/>
    <w:p w14:paraId="0F02ED2C" w14:textId="68418F0C" w:rsidR="00484CDE" w:rsidRPr="00015CF0" w:rsidRDefault="0051196C" w:rsidP="00193E3A">
      <w:pPr>
        <w:jc w:val="both"/>
      </w:pPr>
      <w:r w:rsidRPr="00B468A2">
        <w:rPr>
          <w:b/>
          <w:bCs/>
        </w:rPr>
        <w:t>Proposal</w:t>
      </w:r>
      <w:r w:rsidR="00B468A2" w:rsidRPr="00B468A2">
        <w:rPr>
          <w:b/>
          <w:bCs/>
        </w:rPr>
        <w:t xml:space="preserve"> 3</w:t>
      </w:r>
      <w:r w:rsidRPr="00B468A2">
        <w:rPr>
          <w:b/>
          <w:bCs/>
        </w:rPr>
        <w:t>:</w:t>
      </w:r>
      <w:r>
        <w:t xml:space="preserve"> Consider Table 4 when finalising the requirements for </w:t>
      </w:r>
      <w:r w:rsidR="00B468A2">
        <w:t>CA_</w:t>
      </w:r>
      <w:r>
        <w:t>NS_18.</w:t>
      </w:r>
    </w:p>
    <w:p w14:paraId="34C99636" w14:textId="553B2D88" w:rsidR="008E7986" w:rsidRDefault="00A84761" w:rsidP="008E7986">
      <w:pPr>
        <w:pStyle w:val="Heading1"/>
      </w:pPr>
      <w:r>
        <w:t>4</w:t>
      </w:r>
      <w:r w:rsidR="008E7986">
        <w:tab/>
        <w:t>Conclusions</w:t>
      </w:r>
    </w:p>
    <w:p w14:paraId="4B5A9A6F" w14:textId="2CB39B16" w:rsidR="00335226" w:rsidRDefault="00400AFA" w:rsidP="00335226">
      <w:r>
        <w:t>This</w:t>
      </w:r>
      <w:r w:rsidR="00335226">
        <w:t xml:space="preserve"> contribution provides</w:t>
      </w:r>
      <w:r w:rsidR="00D646F5">
        <w:t xml:space="preserve"> </w:t>
      </w:r>
      <w:r w:rsidR="004556E0">
        <w:t>considerations</w:t>
      </w:r>
      <w:r w:rsidR="0003655C">
        <w:t xml:space="preserve"> on </w:t>
      </w:r>
      <w:r w:rsidR="005A5E74">
        <w:t>LTE CA_28C</w:t>
      </w:r>
      <w:r w:rsidR="00C70852">
        <w:t>.</w:t>
      </w:r>
      <w:r>
        <w:t xml:space="preserve"> </w:t>
      </w:r>
      <w:r w:rsidR="004E430C">
        <w:t xml:space="preserve">The following </w:t>
      </w:r>
      <w:r w:rsidR="005149D9">
        <w:t>proposals</w:t>
      </w:r>
      <w:r w:rsidR="004E430C">
        <w:t xml:space="preserve"> </w:t>
      </w:r>
      <w:r w:rsidR="005149D9">
        <w:t>are</w:t>
      </w:r>
      <w:r w:rsidR="004E430C">
        <w:t xml:space="preserve"> made:</w:t>
      </w:r>
    </w:p>
    <w:p w14:paraId="285FD0BA" w14:textId="77777777" w:rsidR="00D76657" w:rsidRDefault="00D76657" w:rsidP="00D76657">
      <w:pPr>
        <w:jc w:val="both"/>
      </w:pPr>
      <w:r w:rsidRPr="00997E80">
        <w:rPr>
          <w:b/>
          <w:bCs/>
        </w:rPr>
        <w:t>Proposal 1:</w:t>
      </w:r>
      <w:r>
        <w:t xml:space="preserve"> Keep the default approach of defining fixed A-MPR regions which do not differentiate between allocations being contained inside a carrier or spanning across carriers.</w:t>
      </w:r>
    </w:p>
    <w:p w14:paraId="38FC7824" w14:textId="416EF089" w:rsidR="00627EB9" w:rsidRDefault="00D76657" w:rsidP="00D76657">
      <w:pPr>
        <w:jc w:val="both"/>
      </w:pPr>
      <w:r w:rsidRPr="00B468A2">
        <w:rPr>
          <w:b/>
          <w:bCs/>
        </w:rPr>
        <w:t xml:space="preserve">Proposal </w:t>
      </w:r>
      <w:r>
        <w:rPr>
          <w:b/>
          <w:bCs/>
        </w:rPr>
        <w:t>2</w:t>
      </w:r>
      <w:r w:rsidRPr="00B468A2">
        <w:rPr>
          <w:b/>
          <w:bCs/>
        </w:rPr>
        <w:t>:</w:t>
      </w:r>
      <w:r>
        <w:t xml:space="preserve"> Consider Table 2 when finalising the requirements for CA_NS_17.</w:t>
      </w:r>
    </w:p>
    <w:p w14:paraId="10537BD6" w14:textId="77777777" w:rsidR="00D76657" w:rsidRPr="00015CF0" w:rsidRDefault="00D76657" w:rsidP="00D76657">
      <w:pPr>
        <w:jc w:val="both"/>
      </w:pPr>
      <w:r w:rsidRPr="00B468A2">
        <w:rPr>
          <w:b/>
          <w:bCs/>
        </w:rPr>
        <w:t>Proposal 3:</w:t>
      </w:r>
      <w:r>
        <w:t xml:space="preserve"> Consider Table 4 when finalising the requirements for CA_NS_18.</w:t>
      </w:r>
    </w:p>
    <w:p w14:paraId="00246C18" w14:textId="77777777" w:rsidR="00D76657" w:rsidRDefault="00D76657" w:rsidP="00335226"/>
    <w:p w14:paraId="5D2DDC34" w14:textId="77777777" w:rsidR="005E69AE" w:rsidRDefault="005E69AE" w:rsidP="005E69AE">
      <w:pPr>
        <w:pStyle w:val="Heading1"/>
      </w:pPr>
      <w:r>
        <w:lastRenderedPageBreak/>
        <w:t>4</w:t>
      </w:r>
      <w:r>
        <w:tab/>
        <w:t>References</w:t>
      </w:r>
    </w:p>
    <w:bookmarkEnd w:id="0"/>
    <w:p w14:paraId="01C7BDE5" w14:textId="2C921D0E" w:rsidR="007F3A2A" w:rsidRPr="004E7C55" w:rsidRDefault="00DB08B9" w:rsidP="007F3A2A">
      <w:pPr>
        <w:numPr>
          <w:ilvl w:val="0"/>
          <w:numId w:val="11"/>
        </w:numPr>
        <w:rPr>
          <w:b/>
          <w:lang w:val="en-US"/>
        </w:rPr>
      </w:pPr>
      <w:r w:rsidRPr="00DB08B9">
        <w:t>R4-2402089</w:t>
      </w:r>
      <w:r w:rsidR="007129D7">
        <w:t>,</w:t>
      </w:r>
      <w:r w:rsidR="007129D7" w:rsidRPr="007129D7">
        <w:t xml:space="preserve"> </w:t>
      </w:r>
      <w:r w:rsidR="007F3A2A" w:rsidRPr="007F3A2A">
        <w:rPr>
          <w:lang w:val="en-US"/>
        </w:rPr>
        <w:t>“</w:t>
      </w:r>
      <w:r w:rsidRPr="00DB08B9">
        <w:t>Simulation results for LTE CA_28</w:t>
      </w:r>
      <w:proofErr w:type="gramStart"/>
      <w:r w:rsidRPr="00DB08B9">
        <w:t>C</w:t>
      </w:r>
      <w:r w:rsidR="007F3A2A" w:rsidRPr="007F3A2A">
        <w:rPr>
          <w:lang w:val="en-US"/>
        </w:rPr>
        <w:t>“</w:t>
      </w:r>
      <w:proofErr w:type="gramEnd"/>
      <w:r w:rsidR="007F3A2A" w:rsidRPr="007F3A2A">
        <w:rPr>
          <w:lang w:val="en-US"/>
        </w:rPr>
        <w:t>,</w:t>
      </w:r>
      <w:r w:rsidR="00B13FDC">
        <w:rPr>
          <w:lang w:val="en-US"/>
        </w:rPr>
        <w:t xml:space="preserve"> </w:t>
      </w:r>
      <w:r w:rsidRPr="00DB08B9">
        <w:t xml:space="preserve">Nokia, Nokia, America </w:t>
      </w:r>
      <w:proofErr w:type="spellStart"/>
      <w:r w:rsidRPr="00DB08B9">
        <w:t>Movil</w:t>
      </w:r>
      <w:proofErr w:type="spellEnd"/>
      <w:r w:rsidR="00B13FDC">
        <w:rPr>
          <w:lang w:val="en-US"/>
        </w:rPr>
        <w:t>,</w:t>
      </w:r>
      <w:r w:rsidR="007F3A2A" w:rsidRPr="007F3A2A">
        <w:rPr>
          <w:lang w:val="en-US"/>
        </w:rPr>
        <w:t xml:space="preserve"> </w:t>
      </w:r>
      <w:r w:rsidR="00B13FDC" w:rsidRPr="00B13FDC">
        <w:rPr>
          <w:lang w:val="en-US"/>
        </w:rPr>
        <w:t>3GPP TSG RAN meeting #1</w:t>
      </w:r>
      <w:r>
        <w:rPr>
          <w:lang w:val="en-US"/>
        </w:rPr>
        <w:t>10</w:t>
      </w:r>
    </w:p>
    <w:p w14:paraId="46030AF9" w14:textId="77777777" w:rsidR="006F7CE5" w:rsidRPr="007F3A2A" w:rsidRDefault="006F7CE5" w:rsidP="006F7CE5">
      <w:pPr>
        <w:rPr>
          <w:b/>
          <w:lang w:val="en-US"/>
        </w:rPr>
      </w:pPr>
    </w:p>
    <w:p w14:paraId="21F9D74F" w14:textId="77777777" w:rsidR="005E69AE" w:rsidRPr="007F3A2A" w:rsidRDefault="005E69AE" w:rsidP="005E69AE">
      <w:pPr>
        <w:rPr>
          <w:lang w:val="en-US"/>
        </w:rPr>
      </w:pPr>
    </w:p>
    <w:sectPr w:rsidR="005E69AE" w:rsidRPr="007F3A2A" w:rsidSect="00E70395">
      <w:headerReference w:type="default" r:id="rId52"/>
      <w:footerReference w:type="default" r:id="rId53"/>
      <w:footerReference w:type="first" r:id="rId5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90F57" w14:textId="77777777" w:rsidR="00E70395" w:rsidRDefault="00E70395">
      <w:r>
        <w:separator/>
      </w:r>
    </w:p>
  </w:endnote>
  <w:endnote w:type="continuationSeparator" w:id="0">
    <w:p w14:paraId="5F0006E9" w14:textId="77777777" w:rsidR="00E70395" w:rsidRDefault="00E703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2FBAB" w14:textId="77777777" w:rsidR="00E70395" w:rsidRDefault="00E70395">
      <w:r>
        <w:separator/>
      </w:r>
    </w:p>
  </w:footnote>
  <w:footnote w:type="continuationSeparator" w:id="0">
    <w:p w14:paraId="7FA9CFCF" w14:textId="77777777" w:rsidR="00E70395" w:rsidRDefault="00E703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649628A0"/>
    <w:multiLevelType w:val="hybridMultilevel"/>
    <w:tmpl w:val="54EE84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1"/>
  </w:num>
  <w:num w:numId="4" w16cid:durableId="314527765">
    <w:abstractNumId w:val="12"/>
  </w:num>
  <w:num w:numId="5" w16cid:durableId="636910375">
    <w:abstractNumId w:val="2"/>
  </w:num>
  <w:num w:numId="6" w16cid:durableId="628702817">
    <w:abstractNumId w:val="2"/>
  </w:num>
  <w:num w:numId="7" w16cid:durableId="822425343">
    <w:abstractNumId w:val="7"/>
  </w:num>
  <w:num w:numId="8" w16cid:durableId="858004916">
    <w:abstractNumId w:val="4"/>
  </w:num>
  <w:num w:numId="9" w16cid:durableId="686558600">
    <w:abstractNumId w:val="3"/>
  </w:num>
  <w:num w:numId="10" w16cid:durableId="777027033">
    <w:abstractNumId w:val="5"/>
  </w:num>
  <w:num w:numId="11" w16cid:durableId="899704539">
    <w:abstractNumId w:val="10"/>
  </w:num>
  <w:num w:numId="12" w16cid:durableId="980811830">
    <w:abstractNumId w:val="13"/>
  </w:num>
  <w:num w:numId="13" w16cid:durableId="529956578">
    <w:abstractNumId w:val="9"/>
  </w:num>
  <w:num w:numId="14" w16cid:durableId="1744718227">
    <w:abstractNumId w:val="8"/>
  </w:num>
  <w:num w:numId="15" w16cid:durableId="1131510691">
    <w:abstractNumId w:val="6"/>
  </w:num>
  <w:num w:numId="16" w16cid:durableId="125701139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2"/>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08"/>
    <w:rsid w:val="00002920"/>
    <w:rsid w:val="000034CC"/>
    <w:rsid w:val="0000424C"/>
    <w:rsid w:val="0000572C"/>
    <w:rsid w:val="0001187A"/>
    <w:rsid w:val="00014EB2"/>
    <w:rsid w:val="00015CF0"/>
    <w:rsid w:val="0001722D"/>
    <w:rsid w:val="000248F1"/>
    <w:rsid w:val="00025475"/>
    <w:rsid w:val="00032EDA"/>
    <w:rsid w:val="00033397"/>
    <w:rsid w:val="00033D54"/>
    <w:rsid w:val="0003447A"/>
    <w:rsid w:val="00035BDF"/>
    <w:rsid w:val="0003655C"/>
    <w:rsid w:val="0003676A"/>
    <w:rsid w:val="00036F6A"/>
    <w:rsid w:val="00037665"/>
    <w:rsid w:val="00037CC5"/>
    <w:rsid w:val="00040095"/>
    <w:rsid w:val="0004110C"/>
    <w:rsid w:val="00041E49"/>
    <w:rsid w:val="000422BD"/>
    <w:rsid w:val="00042D3F"/>
    <w:rsid w:val="00044EB5"/>
    <w:rsid w:val="0004646E"/>
    <w:rsid w:val="00051834"/>
    <w:rsid w:val="00052794"/>
    <w:rsid w:val="00053FA3"/>
    <w:rsid w:val="00054A22"/>
    <w:rsid w:val="00054E52"/>
    <w:rsid w:val="000553BE"/>
    <w:rsid w:val="00056B4F"/>
    <w:rsid w:val="00060296"/>
    <w:rsid w:val="00061661"/>
    <w:rsid w:val="00062023"/>
    <w:rsid w:val="000626F5"/>
    <w:rsid w:val="00062A6F"/>
    <w:rsid w:val="0006526C"/>
    <w:rsid w:val="000655A6"/>
    <w:rsid w:val="00066E88"/>
    <w:rsid w:val="0006708C"/>
    <w:rsid w:val="00072004"/>
    <w:rsid w:val="0007402B"/>
    <w:rsid w:val="00076C37"/>
    <w:rsid w:val="00076E49"/>
    <w:rsid w:val="00076E7B"/>
    <w:rsid w:val="00080512"/>
    <w:rsid w:val="00081A6D"/>
    <w:rsid w:val="00082D55"/>
    <w:rsid w:val="00083FB3"/>
    <w:rsid w:val="00085DBF"/>
    <w:rsid w:val="00086A4C"/>
    <w:rsid w:val="000872A6"/>
    <w:rsid w:val="000921EA"/>
    <w:rsid w:val="00094B44"/>
    <w:rsid w:val="00096C65"/>
    <w:rsid w:val="000A314F"/>
    <w:rsid w:val="000A365D"/>
    <w:rsid w:val="000A530C"/>
    <w:rsid w:val="000A68F3"/>
    <w:rsid w:val="000B3682"/>
    <w:rsid w:val="000B6541"/>
    <w:rsid w:val="000C1193"/>
    <w:rsid w:val="000C4381"/>
    <w:rsid w:val="000C47C3"/>
    <w:rsid w:val="000D2A2D"/>
    <w:rsid w:val="000D58AB"/>
    <w:rsid w:val="000E039B"/>
    <w:rsid w:val="000E1251"/>
    <w:rsid w:val="000E20CE"/>
    <w:rsid w:val="000E4A3E"/>
    <w:rsid w:val="000E584B"/>
    <w:rsid w:val="000E5DB4"/>
    <w:rsid w:val="000E7E3F"/>
    <w:rsid w:val="000F322E"/>
    <w:rsid w:val="000F50EC"/>
    <w:rsid w:val="000F7772"/>
    <w:rsid w:val="000F7834"/>
    <w:rsid w:val="00100B3C"/>
    <w:rsid w:val="0010140A"/>
    <w:rsid w:val="001014EA"/>
    <w:rsid w:val="001032BC"/>
    <w:rsid w:val="00104BC6"/>
    <w:rsid w:val="001064E7"/>
    <w:rsid w:val="00107FB2"/>
    <w:rsid w:val="00114E2C"/>
    <w:rsid w:val="0012241C"/>
    <w:rsid w:val="0012407D"/>
    <w:rsid w:val="00126CA6"/>
    <w:rsid w:val="00132BFB"/>
    <w:rsid w:val="00133525"/>
    <w:rsid w:val="00136368"/>
    <w:rsid w:val="001375F4"/>
    <w:rsid w:val="00140B8D"/>
    <w:rsid w:val="00141DDF"/>
    <w:rsid w:val="0014541A"/>
    <w:rsid w:val="00146221"/>
    <w:rsid w:val="00152973"/>
    <w:rsid w:val="00153E4E"/>
    <w:rsid w:val="001542D7"/>
    <w:rsid w:val="00155F71"/>
    <w:rsid w:val="0015753C"/>
    <w:rsid w:val="00161A9C"/>
    <w:rsid w:val="00164651"/>
    <w:rsid w:val="00167A0A"/>
    <w:rsid w:val="00172A7E"/>
    <w:rsid w:val="00173B76"/>
    <w:rsid w:val="00173B8B"/>
    <w:rsid w:val="00176C55"/>
    <w:rsid w:val="00176E29"/>
    <w:rsid w:val="00177BF7"/>
    <w:rsid w:val="00181C7F"/>
    <w:rsid w:val="001825E3"/>
    <w:rsid w:val="001827A9"/>
    <w:rsid w:val="00183DAE"/>
    <w:rsid w:val="00190B1E"/>
    <w:rsid w:val="00193E3A"/>
    <w:rsid w:val="001940D3"/>
    <w:rsid w:val="0019624E"/>
    <w:rsid w:val="00197FDE"/>
    <w:rsid w:val="001A19FF"/>
    <w:rsid w:val="001A1AA4"/>
    <w:rsid w:val="001A39E7"/>
    <w:rsid w:val="001A3E60"/>
    <w:rsid w:val="001A4C42"/>
    <w:rsid w:val="001A4E68"/>
    <w:rsid w:val="001A5253"/>
    <w:rsid w:val="001A6573"/>
    <w:rsid w:val="001A714D"/>
    <w:rsid w:val="001B07FD"/>
    <w:rsid w:val="001B29A1"/>
    <w:rsid w:val="001B30FA"/>
    <w:rsid w:val="001B5B90"/>
    <w:rsid w:val="001B67CA"/>
    <w:rsid w:val="001C185F"/>
    <w:rsid w:val="001C21C3"/>
    <w:rsid w:val="001C2FEA"/>
    <w:rsid w:val="001C4310"/>
    <w:rsid w:val="001C4A7D"/>
    <w:rsid w:val="001C569B"/>
    <w:rsid w:val="001C5748"/>
    <w:rsid w:val="001C7B1F"/>
    <w:rsid w:val="001D02C2"/>
    <w:rsid w:val="001D0318"/>
    <w:rsid w:val="001D03D7"/>
    <w:rsid w:val="001D5598"/>
    <w:rsid w:val="001D7DBE"/>
    <w:rsid w:val="001E0E8A"/>
    <w:rsid w:val="001F0C1D"/>
    <w:rsid w:val="001F1132"/>
    <w:rsid w:val="001F168B"/>
    <w:rsid w:val="001F1E66"/>
    <w:rsid w:val="001F29BF"/>
    <w:rsid w:val="001F2DBE"/>
    <w:rsid w:val="001F2DE3"/>
    <w:rsid w:val="001F5F92"/>
    <w:rsid w:val="001F6D59"/>
    <w:rsid w:val="001F7AB5"/>
    <w:rsid w:val="001F7F82"/>
    <w:rsid w:val="00200328"/>
    <w:rsid w:val="00203852"/>
    <w:rsid w:val="00203F71"/>
    <w:rsid w:val="002124DC"/>
    <w:rsid w:val="0021467A"/>
    <w:rsid w:val="00214C26"/>
    <w:rsid w:val="00215574"/>
    <w:rsid w:val="0021742C"/>
    <w:rsid w:val="00223D79"/>
    <w:rsid w:val="00227393"/>
    <w:rsid w:val="002330E2"/>
    <w:rsid w:val="002334C4"/>
    <w:rsid w:val="002347A2"/>
    <w:rsid w:val="00236FDB"/>
    <w:rsid w:val="0023729A"/>
    <w:rsid w:val="00243987"/>
    <w:rsid w:val="00243E1E"/>
    <w:rsid w:val="00245AF9"/>
    <w:rsid w:val="00245DBF"/>
    <w:rsid w:val="00247926"/>
    <w:rsid w:val="00251005"/>
    <w:rsid w:val="002520AD"/>
    <w:rsid w:val="00252581"/>
    <w:rsid w:val="002545D3"/>
    <w:rsid w:val="00256451"/>
    <w:rsid w:val="0025766C"/>
    <w:rsid w:val="00260BCD"/>
    <w:rsid w:val="00261AE0"/>
    <w:rsid w:val="002633F2"/>
    <w:rsid w:val="0026644B"/>
    <w:rsid w:val="002675F0"/>
    <w:rsid w:val="00276EE4"/>
    <w:rsid w:val="002804F5"/>
    <w:rsid w:val="00281AE2"/>
    <w:rsid w:val="0028330D"/>
    <w:rsid w:val="00287484"/>
    <w:rsid w:val="00287F31"/>
    <w:rsid w:val="002929C9"/>
    <w:rsid w:val="00294E9A"/>
    <w:rsid w:val="002A0775"/>
    <w:rsid w:val="002A380C"/>
    <w:rsid w:val="002A464A"/>
    <w:rsid w:val="002A769C"/>
    <w:rsid w:val="002A79F8"/>
    <w:rsid w:val="002B1D7E"/>
    <w:rsid w:val="002B2A0D"/>
    <w:rsid w:val="002B381C"/>
    <w:rsid w:val="002B479C"/>
    <w:rsid w:val="002B6339"/>
    <w:rsid w:val="002B6DF9"/>
    <w:rsid w:val="002C275A"/>
    <w:rsid w:val="002C6B80"/>
    <w:rsid w:val="002C7B3F"/>
    <w:rsid w:val="002D2E22"/>
    <w:rsid w:val="002D3BC5"/>
    <w:rsid w:val="002D6E04"/>
    <w:rsid w:val="002E00EE"/>
    <w:rsid w:val="002E07CC"/>
    <w:rsid w:val="002E174C"/>
    <w:rsid w:val="002E3343"/>
    <w:rsid w:val="002E4080"/>
    <w:rsid w:val="002E4411"/>
    <w:rsid w:val="002E63A9"/>
    <w:rsid w:val="002E65BE"/>
    <w:rsid w:val="002F259A"/>
    <w:rsid w:val="002F3A0F"/>
    <w:rsid w:val="002F3FB7"/>
    <w:rsid w:val="002F6F2B"/>
    <w:rsid w:val="002F7647"/>
    <w:rsid w:val="00301456"/>
    <w:rsid w:val="00302805"/>
    <w:rsid w:val="00302BCB"/>
    <w:rsid w:val="003037A3"/>
    <w:rsid w:val="00305920"/>
    <w:rsid w:val="003077A8"/>
    <w:rsid w:val="0031302C"/>
    <w:rsid w:val="003172DC"/>
    <w:rsid w:val="00320180"/>
    <w:rsid w:val="00323B17"/>
    <w:rsid w:val="00332AAE"/>
    <w:rsid w:val="003337C9"/>
    <w:rsid w:val="00333B69"/>
    <w:rsid w:val="0033461D"/>
    <w:rsid w:val="00335059"/>
    <w:rsid w:val="00335226"/>
    <w:rsid w:val="00335709"/>
    <w:rsid w:val="00336051"/>
    <w:rsid w:val="003378AE"/>
    <w:rsid w:val="00340356"/>
    <w:rsid w:val="0034052F"/>
    <w:rsid w:val="0034176B"/>
    <w:rsid w:val="00345D23"/>
    <w:rsid w:val="0034657F"/>
    <w:rsid w:val="00346C0D"/>
    <w:rsid w:val="00354344"/>
    <w:rsid w:val="0035462D"/>
    <w:rsid w:val="003549AE"/>
    <w:rsid w:val="00360AA9"/>
    <w:rsid w:val="00361509"/>
    <w:rsid w:val="00361696"/>
    <w:rsid w:val="003628CB"/>
    <w:rsid w:val="00362E86"/>
    <w:rsid w:val="00366EFA"/>
    <w:rsid w:val="003676C1"/>
    <w:rsid w:val="003678A3"/>
    <w:rsid w:val="00370CD9"/>
    <w:rsid w:val="00371A18"/>
    <w:rsid w:val="00371D36"/>
    <w:rsid w:val="0037554F"/>
    <w:rsid w:val="003765B8"/>
    <w:rsid w:val="00380D4D"/>
    <w:rsid w:val="00382880"/>
    <w:rsid w:val="00383106"/>
    <w:rsid w:val="00387382"/>
    <w:rsid w:val="00387691"/>
    <w:rsid w:val="00387858"/>
    <w:rsid w:val="003909CA"/>
    <w:rsid w:val="00390F41"/>
    <w:rsid w:val="00393EA5"/>
    <w:rsid w:val="003961F3"/>
    <w:rsid w:val="003A0254"/>
    <w:rsid w:val="003A0483"/>
    <w:rsid w:val="003A18C7"/>
    <w:rsid w:val="003A3A25"/>
    <w:rsid w:val="003A5B91"/>
    <w:rsid w:val="003B076D"/>
    <w:rsid w:val="003B109E"/>
    <w:rsid w:val="003B3719"/>
    <w:rsid w:val="003B4A2F"/>
    <w:rsid w:val="003C00A0"/>
    <w:rsid w:val="003C3971"/>
    <w:rsid w:val="003C458E"/>
    <w:rsid w:val="003C5715"/>
    <w:rsid w:val="003D080E"/>
    <w:rsid w:val="003D487F"/>
    <w:rsid w:val="003D55A8"/>
    <w:rsid w:val="003D566C"/>
    <w:rsid w:val="003D649C"/>
    <w:rsid w:val="003D713C"/>
    <w:rsid w:val="003D7EE1"/>
    <w:rsid w:val="003D7EFE"/>
    <w:rsid w:val="003E0648"/>
    <w:rsid w:val="003E1664"/>
    <w:rsid w:val="003E17C4"/>
    <w:rsid w:val="003E1C53"/>
    <w:rsid w:val="003E390C"/>
    <w:rsid w:val="003E5BE2"/>
    <w:rsid w:val="003E7753"/>
    <w:rsid w:val="003F1DE9"/>
    <w:rsid w:val="003F4F0B"/>
    <w:rsid w:val="003F71F9"/>
    <w:rsid w:val="00400AFA"/>
    <w:rsid w:val="00402454"/>
    <w:rsid w:val="00402B48"/>
    <w:rsid w:val="00404DEA"/>
    <w:rsid w:val="004050EA"/>
    <w:rsid w:val="004078DB"/>
    <w:rsid w:val="00407C75"/>
    <w:rsid w:val="00410C74"/>
    <w:rsid w:val="00411322"/>
    <w:rsid w:val="0041152C"/>
    <w:rsid w:val="004116EB"/>
    <w:rsid w:val="00414FEE"/>
    <w:rsid w:val="004174E8"/>
    <w:rsid w:val="004177EB"/>
    <w:rsid w:val="00423334"/>
    <w:rsid w:val="00424339"/>
    <w:rsid w:val="00425658"/>
    <w:rsid w:val="0043034B"/>
    <w:rsid w:val="004339D2"/>
    <w:rsid w:val="00434540"/>
    <w:rsid w:val="004345EC"/>
    <w:rsid w:val="0043541E"/>
    <w:rsid w:val="00436019"/>
    <w:rsid w:val="004401CB"/>
    <w:rsid w:val="004402AB"/>
    <w:rsid w:val="00443970"/>
    <w:rsid w:val="00443B1F"/>
    <w:rsid w:val="00444055"/>
    <w:rsid w:val="004473AE"/>
    <w:rsid w:val="004508D2"/>
    <w:rsid w:val="004509C1"/>
    <w:rsid w:val="00450B2E"/>
    <w:rsid w:val="00452229"/>
    <w:rsid w:val="00452DA1"/>
    <w:rsid w:val="004534E4"/>
    <w:rsid w:val="00453CB9"/>
    <w:rsid w:val="00454592"/>
    <w:rsid w:val="004556E0"/>
    <w:rsid w:val="00457055"/>
    <w:rsid w:val="00460045"/>
    <w:rsid w:val="004634D0"/>
    <w:rsid w:val="004640F5"/>
    <w:rsid w:val="00465596"/>
    <w:rsid w:val="004661C2"/>
    <w:rsid w:val="0047076F"/>
    <w:rsid w:val="00471049"/>
    <w:rsid w:val="00471735"/>
    <w:rsid w:val="004758E7"/>
    <w:rsid w:val="004759F3"/>
    <w:rsid w:val="00480D85"/>
    <w:rsid w:val="004826A9"/>
    <w:rsid w:val="00482883"/>
    <w:rsid w:val="004837BD"/>
    <w:rsid w:val="00484657"/>
    <w:rsid w:val="00484B34"/>
    <w:rsid w:val="00484CDE"/>
    <w:rsid w:val="00484D7B"/>
    <w:rsid w:val="00485640"/>
    <w:rsid w:val="00491BD5"/>
    <w:rsid w:val="00496011"/>
    <w:rsid w:val="00496ACE"/>
    <w:rsid w:val="0049720D"/>
    <w:rsid w:val="004A0895"/>
    <w:rsid w:val="004A0BE5"/>
    <w:rsid w:val="004A14E4"/>
    <w:rsid w:val="004A22C7"/>
    <w:rsid w:val="004A3213"/>
    <w:rsid w:val="004A41BD"/>
    <w:rsid w:val="004A4662"/>
    <w:rsid w:val="004B0BA7"/>
    <w:rsid w:val="004B0DDB"/>
    <w:rsid w:val="004B19F2"/>
    <w:rsid w:val="004B2762"/>
    <w:rsid w:val="004B2FA7"/>
    <w:rsid w:val="004B4025"/>
    <w:rsid w:val="004B6798"/>
    <w:rsid w:val="004C1601"/>
    <w:rsid w:val="004C3099"/>
    <w:rsid w:val="004C3B4F"/>
    <w:rsid w:val="004C4EA0"/>
    <w:rsid w:val="004C73F1"/>
    <w:rsid w:val="004C7B37"/>
    <w:rsid w:val="004D3578"/>
    <w:rsid w:val="004D39E7"/>
    <w:rsid w:val="004D4338"/>
    <w:rsid w:val="004D640B"/>
    <w:rsid w:val="004D640E"/>
    <w:rsid w:val="004D7EA3"/>
    <w:rsid w:val="004E17C7"/>
    <w:rsid w:val="004E213A"/>
    <w:rsid w:val="004E2D77"/>
    <w:rsid w:val="004E39F9"/>
    <w:rsid w:val="004E3D20"/>
    <w:rsid w:val="004E430C"/>
    <w:rsid w:val="004E4647"/>
    <w:rsid w:val="004E54EF"/>
    <w:rsid w:val="004E7C55"/>
    <w:rsid w:val="004E7FD6"/>
    <w:rsid w:val="004F070D"/>
    <w:rsid w:val="004F0988"/>
    <w:rsid w:val="004F1AE3"/>
    <w:rsid w:val="004F1BD6"/>
    <w:rsid w:val="004F29F1"/>
    <w:rsid w:val="004F3340"/>
    <w:rsid w:val="004F3E3D"/>
    <w:rsid w:val="00502B2C"/>
    <w:rsid w:val="005061B8"/>
    <w:rsid w:val="00507A2A"/>
    <w:rsid w:val="0051196C"/>
    <w:rsid w:val="0051257F"/>
    <w:rsid w:val="00512FE6"/>
    <w:rsid w:val="005149D9"/>
    <w:rsid w:val="00515717"/>
    <w:rsid w:val="0051617C"/>
    <w:rsid w:val="00526610"/>
    <w:rsid w:val="00527F8B"/>
    <w:rsid w:val="0053243A"/>
    <w:rsid w:val="0053388B"/>
    <w:rsid w:val="005345D1"/>
    <w:rsid w:val="00535773"/>
    <w:rsid w:val="0053790B"/>
    <w:rsid w:val="005379FF"/>
    <w:rsid w:val="00537BFA"/>
    <w:rsid w:val="00540005"/>
    <w:rsid w:val="00543E6C"/>
    <w:rsid w:val="00551E8E"/>
    <w:rsid w:val="00554FE1"/>
    <w:rsid w:val="00555723"/>
    <w:rsid w:val="00556339"/>
    <w:rsid w:val="005571AD"/>
    <w:rsid w:val="00560943"/>
    <w:rsid w:val="005636C1"/>
    <w:rsid w:val="005639F9"/>
    <w:rsid w:val="005641AF"/>
    <w:rsid w:val="00565087"/>
    <w:rsid w:val="00565A49"/>
    <w:rsid w:val="00570ED1"/>
    <w:rsid w:val="0057261C"/>
    <w:rsid w:val="00572E14"/>
    <w:rsid w:val="005742FD"/>
    <w:rsid w:val="005743C8"/>
    <w:rsid w:val="00574C84"/>
    <w:rsid w:val="00580C3D"/>
    <w:rsid w:val="005837C8"/>
    <w:rsid w:val="0058615C"/>
    <w:rsid w:val="005861FD"/>
    <w:rsid w:val="005866FB"/>
    <w:rsid w:val="00592B9E"/>
    <w:rsid w:val="00592F77"/>
    <w:rsid w:val="00594CBD"/>
    <w:rsid w:val="0059615C"/>
    <w:rsid w:val="00596E94"/>
    <w:rsid w:val="005973BE"/>
    <w:rsid w:val="005A151E"/>
    <w:rsid w:val="005A3590"/>
    <w:rsid w:val="005A407F"/>
    <w:rsid w:val="005A4164"/>
    <w:rsid w:val="005A5986"/>
    <w:rsid w:val="005A5D1C"/>
    <w:rsid w:val="005A5E74"/>
    <w:rsid w:val="005A7F03"/>
    <w:rsid w:val="005B1FF6"/>
    <w:rsid w:val="005B4F01"/>
    <w:rsid w:val="005C0650"/>
    <w:rsid w:val="005C06E2"/>
    <w:rsid w:val="005C24B2"/>
    <w:rsid w:val="005C5712"/>
    <w:rsid w:val="005C5D09"/>
    <w:rsid w:val="005C5EAF"/>
    <w:rsid w:val="005D0294"/>
    <w:rsid w:val="005D09FD"/>
    <w:rsid w:val="005D2E01"/>
    <w:rsid w:val="005D5AE3"/>
    <w:rsid w:val="005D5F93"/>
    <w:rsid w:val="005D6E3E"/>
    <w:rsid w:val="005D740A"/>
    <w:rsid w:val="005D7526"/>
    <w:rsid w:val="005E0188"/>
    <w:rsid w:val="005E088B"/>
    <w:rsid w:val="005E1B49"/>
    <w:rsid w:val="005E6173"/>
    <w:rsid w:val="005E69AE"/>
    <w:rsid w:val="005E7E9A"/>
    <w:rsid w:val="005F024B"/>
    <w:rsid w:val="005F3817"/>
    <w:rsid w:val="005F4E02"/>
    <w:rsid w:val="005F6F36"/>
    <w:rsid w:val="00602AEA"/>
    <w:rsid w:val="00606F5E"/>
    <w:rsid w:val="00607527"/>
    <w:rsid w:val="00607E3C"/>
    <w:rsid w:val="00610107"/>
    <w:rsid w:val="0061146F"/>
    <w:rsid w:val="00612392"/>
    <w:rsid w:val="0061273C"/>
    <w:rsid w:val="00613AF7"/>
    <w:rsid w:val="00613B1E"/>
    <w:rsid w:val="00614FDF"/>
    <w:rsid w:val="00615380"/>
    <w:rsid w:val="00620B0F"/>
    <w:rsid w:val="006212AD"/>
    <w:rsid w:val="00623226"/>
    <w:rsid w:val="006243F0"/>
    <w:rsid w:val="006246A7"/>
    <w:rsid w:val="00624A1C"/>
    <w:rsid w:val="00625131"/>
    <w:rsid w:val="0062595A"/>
    <w:rsid w:val="00627EB9"/>
    <w:rsid w:val="00633CC1"/>
    <w:rsid w:val="0063543D"/>
    <w:rsid w:val="006432CB"/>
    <w:rsid w:val="00645891"/>
    <w:rsid w:val="00647114"/>
    <w:rsid w:val="006509AD"/>
    <w:rsid w:val="006514BA"/>
    <w:rsid w:val="0065271E"/>
    <w:rsid w:val="00655109"/>
    <w:rsid w:val="0065577E"/>
    <w:rsid w:val="00657AC7"/>
    <w:rsid w:val="0066115B"/>
    <w:rsid w:val="00661381"/>
    <w:rsid w:val="006621C7"/>
    <w:rsid w:val="0066503D"/>
    <w:rsid w:val="006670A9"/>
    <w:rsid w:val="00667679"/>
    <w:rsid w:val="00672206"/>
    <w:rsid w:val="00675051"/>
    <w:rsid w:val="006773D4"/>
    <w:rsid w:val="00677B76"/>
    <w:rsid w:val="00677BD4"/>
    <w:rsid w:val="00680420"/>
    <w:rsid w:val="00681446"/>
    <w:rsid w:val="00683009"/>
    <w:rsid w:val="00685600"/>
    <w:rsid w:val="006974B3"/>
    <w:rsid w:val="006A2D0C"/>
    <w:rsid w:val="006A323F"/>
    <w:rsid w:val="006A53BF"/>
    <w:rsid w:val="006A66EB"/>
    <w:rsid w:val="006B00F7"/>
    <w:rsid w:val="006B192A"/>
    <w:rsid w:val="006B30D0"/>
    <w:rsid w:val="006B41D6"/>
    <w:rsid w:val="006B518D"/>
    <w:rsid w:val="006B5BC1"/>
    <w:rsid w:val="006C18FB"/>
    <w:rsid w:val="006C196E"/>
    <w:rsid w:val="006C29A3"/>
    <w:rsid w:val="006C3B46"/>
    <w:rsid w:val="006C3D95"/>
    <w:rsid w:val="006C7B00"/>
    <w:rsid w:val="006D0467"/>
    <w:rsid w:val="006D060E"/>
    <w:rsid w:val="006D296B"/>
    <w:rsid w:val="006D3B2F"/>
    <w:rsid w:val="006D4E1B"/>
    <w:rsid w:val="006D56CF"/>
    <w:rsid w:val="006D77D7"/>
    <w:rsid w:val="006E1889"/>
    <w:rsid w:val="006E5C86"/>
    <w:rsid w:val="006F12BA"/>
    <w:rsid w:val="006F1FC9"/>
    <w:rsid w:val="006F5C77"/>
    <w:rsid w:val="006F682D"/>
    <w:rsid w:val="006F6BC7"/>
    <w:rsid w:val="006F7CE5"/>
    <w:rsid w:val="007023DC"/>
    <w:rsid w:val="0070498B"/>
    <w:rsid w:val="00706773"/>
    <w:rsid w:val="00707B8B"/>
    <w:rsid w:val="007129D7"/>
    <w:rsid w:val="00713C44"/>
    <w:rsid w:val="0071576F"/>
    <w:rsid w:val="00715888"/>
    <w:rsid w:val="00715C43"/>
    <w:rsid w:val="00717F80"/>
    <w:rsid w:val="00720790"/>
    <w:rsid w:val="00721B14"/>
    <w:rsid w:val="00723101"/>
    <w:rsid w:val="007237B7"/>
    <w:rsid w:val="00723AB5"/>
    <w:rsid w:val="00724089"/>
    <w:rsid w:val="00726FD4"/>
    <w:rsid w:val="0072781C"/>
    <w:rsid w:val="00730E94"/>
    <w:rsid w:val="00730ED4"/>
    <w:rsid w:val="00731010"/>
    <w:rsid w:val="00731E89"/>
    <w:rsid w:val="00734206"/>
    <w:rsid w:val="00734A5B"/>
    <w:rsid w:val="0074026F"/>
    <w:rsid w:val="00740399"/>
    <w:rsid w:val="00742130"/>
    <w:rsid w:val="0074235C"/>
    <w:rsid w:val="007429F6"/>
    <w:rsid w:val="00743F80"/>
    <w:rsid w:val="0074463D"/>
    <w:rsid w:val="00744E76"/>
    <w:rsid w:val="0074525F"/>
    <w:rsid w:val="007465EE"/>
    <w:rsid w:val="00752198"/>
    <w:rsid w:val="0075352E"/>
    <w:rsid w:val="00753881"/>
    <w:rsid w:val="00755E78"/>
    <w:rsid w:val="00756C8C"/>
    <w:rsid w:val="00761D68"/>
    <w:rsid w:val="007637C4"/>
    <w:rsid w:val="007660BB"/>
    <w:rsid w:val="00766172"/>
    <w:rsid w:val="0076760F"/>
    <w:rsid w:val="00771280"/>
    <w:rsid w:val="00771457"/>
    <w:rsid w:val="00771A1A"/>
    <w:rsid w:val="00774DA4"/>
    <w:rsid w:val="007764F1"/>
    <w:rsid w:val="00781F0F"/>
    <w:rsid w:val="00785B75"/>
    <w:rsid w:val="00786C91"/>
    <w:rsid w:val="00792460"/>
    <w:rsid w:val="00792C7A"/>
    <w:rsid w:val="00793D95"/>
    <w:rsid w:val="0079785A"/>
    <w:rsid w:val="007A0D0C"/>
    <w:rsid w:val="007A1134"/>
    <w:rsid w:val="007A299C"/>
    <w:rsid w:val="007A491F"/>
    <w:rsid w:val="007A4A1C"/>
    <w:rsid w:val="007A4C28"/>
    <w:rsid w:val="007A529C"/>
    <w:rsid w:val="007A636A"/>
    <w:rsid w:val="007B083C"/>
    <w:rsid w:val="007B0BFB"/>
    <w:rsid w:val="007B600E"/>
    <w:rsid w:val="007B6FD1"/>
    <w:rsid w:val="007C1DFA"/>
    <w:rsid w:val="007C4D52"/>
    <w:rsid w:val="007C5B26"/>
    <w:rsid w:val="007C7952"/>
    <w:rsid w:val="007D2E3A"/>
    <w:rsid w:val="007D34C1"/>
    <w:rsid w:val="007D36E0"/>
    <w:rsid w:val="007D49C9"/>
    <w:rsid w:val="007D5D1F"/>
    <w:rsid w:val="007D7DA8"/>
    <w:rsid w:val="007E0E48"/>
    <w:rsid w:val="007E1D0F"/>
    <w:rsid w:val="007E2A38"/>
    <w:rsid w:val="007E4991"/>
    <w:rsid w:val="007E4AF8"/>
    <w:rsid w:val="007F0F4A"/>
    <w:rsid w:val="007F1176"/>
    <w:rsid w:val="007F14DE"/>
    <w:rsid w:val="007F1B4F"/>
    <w:rsid w:val="007F2557"/>
    <w:rsid w:val="007F291B"/>
    <w:rsid w:val="007F3A08"/>
    <w:rsid w:val="007F3A2A"/>
    <w:rsid w:val="007F425A"/>
    <w:rsid w:val="007F5768"/>
    <w:rsid w:val="00801886"/>
    <w:rsid w:val="008028A4"/>
    <w:rsid w:val="00803E9D"/>
    <w:rsid w:val="008058E6"/>
    <w:rsid w:val="00805CA2"/>
    <w:rsid w:val="008104E4"/>
    <w:rsid w:val="00812481"/>
    <w:rsid w:val="00816DE9"/>
    <w:rsid w:val="00820B25"/>
    <w:rsid w:val="00824F13"/>
    <w:rsid w:val="00825FDD"/>
    <w:rsid w:val="00826732"/>
    <w:rsid w:val="00826D83"/>
    <w:rsid w:val="00827C5B"/>
    <w:rsid w:val="00830747"/>
    <w:rsid w:val="00830968"/>
    <w:rsid w:val="0083542B"/>
    <w:rsid w:val="00837FDF"/>
    <w:rsid w:val="0084235D"/>
    <w:rsid w:val="00850FBB"/>
    <w:rsid w:val="00855940"/>
    <w:rsid w:val="008569E2"/>
    <w:rsid w:val="00857B7C"/>
    <w:rsid w:val="0086119F"/>
    <w:rsid w:val="00862676"/>
    <w:rsid w:val="0086320C"/>
    <w:rsid w:val="00864223"/>
    <w:rsid w:val="00874CD0"/>
    <w:rsid w:val="008768CA"/>
    <w:rsid w:val="00880FEC"/>
    <w:rsid w:val="008853FE"/>
    <w:rsid w:val="00891FB4"/>
    <w:rsid w:val="008929FC"/>
    <w:rsid w:val="00895B90"/>
    <w:rsid w:val="00896905"/>
    <w:rsid w:val="008974F7"/>
    <w:rsid w:val="008A093A"/>
    <w:rsid w:val="008A25A4"/>
    <w:rsid w:val="008A4747"/>
    <w:rsid w:val="008A7F78"/>
    <w:rsid w:val="008B0C6C"/>
    <w:rsid w:val="008B0FEE"/>
    <w:rsid w:val="008B5634"/>
    <w:rsid w:val="008C06C2"/>
    <w:rsid w:val="008C2A97"/>
    <w:rsid w:val="008C384C"/>
    <w:rsid w:val="008C45AE"/>
    <w:rsid w:val="008C47C8"/>
    <w:rsid w:val="008D1EEC"/>
    <w:rsid w:val="008D5B4B"/>
    <w:rsid w:val="008D6D00"/>
    <w:rsid w:val="008E5078"/>
    <w:rsid w:val="008E7986"/>
    <w:rsid w:val="008F194F"/>
    <w:rsid w:val="008F2044"/>
    <w:rsid w:val="008F2106"/>
    <w:rsid w:val="008F5338"/>
    <w:rsid w:val="008F5928"/>
    <w:rsid w:val="008F65D3"/>
    <w:rsid w:val="008F6F4E"/>
    <w:rsid w:val="00900A09"/>
    <w:rsid w:val="0090108A"/>
    <w:rsid w:val="009020CF"/>
    <w:rsid w:val="0090271F"/>
    <w:rsid w:val="00902E23"/>
    <w:rsid w:val="00903EF6"/>
    <w:rsid w:val="009114D7"/>
    <w:rsid w:val="0091348E"/>
    <w:rsid w:val="00913CDB"/>
    <w:rsid w:val="00916B79"/>
    <w:rsid w:val="009172EC"/>
    <w:rsid w:val="00917A6A"/>
    <w:rsid w:val="00917CCB"/>
    <w:rsid w:val="009201A1"/>
    <w:rsid w:val="00920AF7"/>
    <w:rsid w:val="00920BF7"/>
    <w:rsid w:val="00922A5C"/>
    <w:rsid w:val="00922D77"/>
    <w:rsid w:val="00922D89"/>
    <w:rsid w:val="00924528"/>
    <w:rsid w:val="00925445"/>
    <w:rsid w:val="009266A0"/>
    <w:rsid w:val="00932D53"/>
    <w:rsid w:val="0093316D"/>
    <w:rsid w:val="009335CB"/>
    <w:rsid w:val="009338EA"/>
    <w:rsid w:val="009350F0"/>
    <w:rsid w:val="00935C91"/>
    <w:rsid w:val="00936F86"/>
    <w:rsid w:val="009375D8"/>
    <w:rsid w:val="00940D43"/>
    <w:rsid w:val="00941FCB"/>
    <w:rsid w:val="00942EC2"/>
    <w:rsid w:val="00943C42"/>
    <w:rsid w:val="00945B01"/>
    <w:rsid w:val="00947BE2"/>
    <w:rsid w:val="009516F6"/>
    <w:rsid w:val="009536FC"/>
    <w:rsid w:val="00956B2E"/>
    <w:rsid w:val="00957DE8"/>
    <w:rsid w:val="00962798"/>
    <w:rsid w:val="009633B2"/>
    <w:rsid w:val="0096388D"/>
    <w:rsid w:val="00963B7B"/>
    <w:rsid w:val="00964EEE"/>
    <w:rsid w:val="00973F14"/>
    <w:rsid w:val="00974D08"/>
    <w:rsid w:val="0097761D"/>
    <w:rsid w:val="00984BEF"/>
    <w:rsid w:val="009860B5"/>
    <w:rsid w:val="00986430"/>
    <w:rsid w:val="00990021"/>
    <w:rsid w:val="00990C59"/>
    <w:rsid w:val="0099102B"/>
    <w:rsid w:val="0099327F"/>
    <w:rsid w:val="00993BA7"/>
    <w:rsid w:val="009943F1"/>
    <w:rsid w:val="00994F73"/>
    <w:rsid w:val="00997E80"/>
    <w:rsid w:val="009A01FA"/>
    <w:rsid w:val="009A225A"/>
    <w:rsid w:val="009A3B6B"/>
    <w:rsid w:val="009A760C"/>
    <w:rsid w:val="009B1B30"/>
    <w:rsid w:val="009B3C6C"/>
    <w:rsid w:val="009B56FF"/>
    <w:rsid w:val="009B642E"/>
    <w:rsid w:val="009B7E64"/>
    <w:rsid w:val="009C0301"/>
    <w:rsid w:val="009C067E"/>
    <w:rsid w:val="009C13C6"/>
    <w:rsid w:val="009C1CEF"/>
    <w:rsid w:val="009C2B6D"/>
    <w:rsid w:val="009C2C1B"/>
    <w:rsid w:val="009C34D5"/>
    <w:rsid w:val="009D0D8F"/>
    <w:rsid w:val="009D226F"/>
    <w:rsid w:val="009D246A"/>
    <w:rsid w:val="009D345E"/>
    <w:rsid w:val="009E0C85"/>
    <w:rsid w:val="009E3F3C"/>
    <w:rsid w:val="009E56FA"/>
    <w:rsid w:val="009E6F2A"/>
    <w:rsid w:val="009E7750"/>
    <w:rsid w:val="009F1A90"/>
    <w:rsid w:val="009F1D6A"/>
    <w:rsid w:val="009F37B7"/>
    <w:rsid w:val="009F4AC4"/>
    <w:rsid w:val="009F5E43"/>
    <w:rsid w:val="00A0120D"/>
    <w:rsid w:val="00A05572"/>
    <w:rsid w:val="00A06191"/>
    <w:rsid w:val="00A10F02"/>
    <w:rsid w:val="00A15BD4"/>
    <w:rsid w:val="00A164B4"/>
    <w:rsid w:val="00A200FA"/>
    <w:rsid w:val="00A21055"/>
    <w:rsid w:val="00A2276D"/>
    <w:rsid w:val="00A23228"/>
    <w:rsid w:val="00A2341D"/>
    <w:rsid w:val="00A2361D"/>
    <w:rsid w:val="00A24E12"/>
    <w:rsid w:val="00A252E2"/>
    <w:rsid w:val="00A25B0C"/>
    <w:rsid w:val="00A26956"/>
    <w:rsid w:val="00A270AD"/>
    <w:rsid w:val="00A27588"/>
    <w:rsid w:val="00A309A6"/>
    <w:rsid w:val="00A30E3E"/>
    <w:rsid w:val="00A3450E"/>
    <w:rsid w:val="00A34A2F"/>
    <w:rsid w:val="00A34EB1"/>
    <w:rsid w:val="00A3707C"/>
    <w:rsid w:val="00A37F70"/>
    <w:rsid w:val="00A421C4"/>
    <w:rsid w:val="00A42557"/>
    <w:rsid w:val="00A4653E"/>
    <w:rsid w:val="00A53525"/>
    <w:rsid w:val="00A53724"/>
    <w:rsid w:val="00A54125"/>
    <w:rsid w:val="00A60200"/>
    <w:rsid w:val="00A642CC"/>
    <w:rsid w:val="00A64D9D"/>
    <w:rsid w:val="00A65D22"/>
    <w:rsid w:val="00A6628E"/>
    <w:rsid w:val="00A66A6C"/>
    <w:rsid w:val="00A70129"/>
    <w:rsid w:val="00A70B96"/>
    <w:rsid w:val="00A73129"/>
    <w:rsid w:val="00A768E6"/>
    <w:rsid w:val="00A7707C"/>
    <w:rsid w:val="00A773A1"/>
    <w:rsid w:val="00A815F8"/>
    <w:rsid w:val="00A82346"/>
    <w:rsid w:val="00A83F30"/>
    <w:rsid w:val="00A84761"/>
    <w:rsid w:val="00A86987"/>
    <w:rsid w:val="00A90AB9"/>
    <w:rsid w:val="00A91526"/>
    <w:rsid w:val="00A91ADA"/>
    <w:rsid w:val="00A91E7B"/>
    <w:rsid w:val="00A92BA1"/>
    <w:rsid w:val="00A92DDA"/>
    <w:rsid w:val="00A955A1"/>
    <w:rsid w:val="00AA1E5C"/>
    <w:rsid w:val="00AB023D"/>
    <w:rsid w:val="00AB0E32"/>
    <w:rsid w:val="00AB1B6E"/>
    <w:rsid w:val="00AB2D85"/>
    <w:rsid w:val="00AB635B"/>
    <w:rsid w:val="00AB6DF1"/>
    <w:rsid w:val="00AC0EC1"/>
    <w:rsid w:val="00AC1A46"/>
    <w:rsid w:val="00AC6BC6"/>
    <w:rsid w:val="00AD0CF7"/>
    <w:rsid w:val="00AD108D"/>
    <w:rsid w:val="00AD4E3B"/>
    <w:rsid w:val="00AE3797"/>
    <w:rsid w:val="00AE4BB3"/>
    <w:rsid w:val="00AF0149"/>
    <w:rsid w:val="00AF0560"/>
    <w:rsid w:val="00AF142E"/>
    <w:rsid w:val="00AF4E68"/>
    <w:rsid w:val="00AF6F1D"/>
    <w:rsid w:val="00AF7049"/>
    <w:rsid w:val="00AF7255"/>
    <w:rsid w:val="00B01D94"/>
    <w:rsid w:val="00B02BC6"/>
    <w:rsid w:val="00B02C90"/>
    <w:rsid w:val="00B036C2"/>
    <w:rsid w:val="00B04944"/>
    <w:rsid w:val="00B055D4"/>
    <w:rsid w:val="00B06A31"/>
    <w:rsid w:val="00B073F8"/>
    <w:rsid w:val="00B074B4"/>
    <w:rsid w:val="00B10A62"/>
    <w:rsid w:val="00B1161C"/>
    <w:rsid w:val="00B13FDC"/>
    <w:rsid w:val="00B15449"/>
    <w:rsid w:val="00B157E6"/>
    <w:rsid w:val="00B15899"/>
    <w:rsid w:val="00B164B8"/>
    <w:rsid w:val="00B16810"/>
    <w:rsid w:val="00B174A5"/>
    <w:rsid w:val="00B20C13"/>
    <w:rsid w:val="00B21F86"/>
    <w:rsid w:val="00B22207"/>
    <w:rsid w:val="00B226CD"/>
    <w:rsid w:val="00B2388D"/>
    <w:rsid w:val="00B23FC5"/>
    <w:rsid w:val="00B26425"/>
    <w:rsid w:val="00B30811"/>
    <w:rsid w:val="00B312F2"/>
    <w:rsid w:val="00B31AF8"/>
    <w:rsid w:val="00B3313E"/>
    <w:rsid w:val="00B35701"/>
    <w:rsid w:val="00B36DD5"/>
    <w:rsid w:val="00B40473"/>
    <w:rsid w:val="00B40A30"/>
    <w:rsid w:val="00B42610"/>
    <w:rsid w:val="00B42F39"/>
    <w:rsid w:val="00B4623E"/>
    <w:rsid w:val="00B46320"/>
    <w:rsid w:val="00B468A2"/>
    <w:rsid w:val="00B46FE3"/>
    <w:rsid w:val="00B471C7"/>
    <w:rsid w:val="00B5091E"/>
    <w:rsid w:val="00B50EBD"/>
    <w:rsid w:val="00B5131D"/>
    <w:rsid w:val="00B53A5A"/>
    <w:rsid w:val="00B55145"/>
    <w:rsid w:val="00B55A2A"/>
    <w:rsid w:val="00B5799A"/>
    <w:rsid w:val="00B60143"/>
    <w:rsid w:val="00B6038A"/>
    <w:rsid w:val="00B62D92"/>
    <w:rsid w:val="00B64332"/>
    <w:rsid w:val="00B6778E"/>
    <w:rsid w:val="00B71F49"/>
    <w:rsid w:val="00B724A5"/>
    <w:rsid w:val="00B74C05"/>
    <w:rsid w:val="00B75307"/>
    <w:rsid w:val="00B753CC"/>
    <w:rsid w:val="00B7793A"/>
    <w:rsid w:val="00B80452"/>
    <w:rsid w:val="00B83540"/>
    <w:rsid w:val="00B84DD2"/>
    <w:rsid w:val="00B87754"/>
    <w:rsid w:val="00B907BC"/>
    <w:rsid w:val="00B9159B"/>
    <w:rsid w:val="00B92889"/>
    <w:rsid w:val="00B92E6B"/>
    <w:rsid w:val="00B93086"/>
    <w:rsid w:val="00B939F3"/>
    <w:rsid w:val="00B94827"/>
    <w:rsid w:val="00B95C69"/>
    <w:rsid w:val="00B97442"/>
    <w:rsid w:val="00BA01AF"/>
    <w:rsid w:val="00BA0942"/>
    <w:rsid w:val="00BA19ED"/>
    <w:rsid w:val="00BA300B"/>
    <w:rsid w:val="00BA4B8D"/>
    <w:rsid w:val="00BA4F78"/>
    <w:rsid w:val="00BA7F34"/>
    <w:rsid w:val="00BB0CC4"/>
    <w:rsid w:val="00BB1A37"/>
    <w:rsid w:val="00BB22A8"/>
    <w:rsid w:val="00BB306C"/>
    <w:rsid w:val="00BB3B7A"/>
    <w:rsid w:val="00BB4783"/>
    <w:rsid w:val="00BB601D"/>
    <w:rsid w:val="00BC0186"/>
    <w:rsid w:val="00BC0F7D"/>
    <w:rsid w:val="00BC1C56"/>
    <w:rsid w:val="00BC1D8D"/>
    <w:rsid w:val="00BC22E8"/>
    <w:rsid w:val="00BC371B"/>
    <w:rsid w:val="00BC4B89"/>
    <w:rsid w:val="00BC567A"/>
    <w:rsid w:val="00BC5C19"/>
    <w:rsid w:val="00BC7B0D"/>
    <w:rsid w:val="00BD0B2C"/>
    <w:rsid w:val="00BD3B2E"/>
    <w:rsid w:val="00BD7CA8"/>
    <w:rsid w:val="00BE1F22"/>
    <w:rsid w:val="00BE3255"/>
    <w:rsid w:val="00BE60A9"/>
    <w:rsid w:val="00BE6B90"/>
    <w:rsid w:val="00BF07F2"/>
    <w:rsid w:val="00BF128E"/>
    <w:rsid w:val="00BF16AD"/>
    <w:rsid w:val="00BF44CD"/>
    <w:rsid w:val="00BF4736"/>
    <w:rsid w:val="00BF4B52"/>
    <w:rsid w:val="00C031FD"/>
    <w:rsid w:val="00C048B3"/>
    <w:rsid w:val="00C062B4"/>
    <w:rsid w:val="00C07C61"/>
    <w:rsid w:val="00C07DD1"/>
    <w:rsid w:val="00C13411"/>
    <w:rsid w:val="00C1496A"/>
    <w:rsid w:val="00C14C88"/>
    <w:rsid w:val="00C15F1C"/>
    <w:rsid w:val="00C21DDB"/>
    <w:rsid w:val="00C33079"/>
    <w:rsid w:val="00C342E5"/>
    <w:rsid w:val="00C407E6"/>
    <w:rsid w:val="00C43DCD"/>
    <w:rsid w:val="00C45231"/>
    <w:rsid w:val="00C4537F"/>
    <w:rsid w:val="00C45F09"/>
    <w:rsid w:val="00C4680F"/>
    <w:rsid w:val="00C4696B"/>
    <w:rsid w:val="00C60834"/>
    <w:rsid w:val="00C60E0A"/>
    <w:rsid w:val="00C61D1C"/>
    <w:rsid w:val="00C62D92"/>
    <w:rsid w:val="00C65937"/>
    <w:rsid w:val="00C66641"/>
    <w:rsid w:val="00C679F4"/>
    <w:rsid w:val="00C67FA4"/>
    <w:rsid w:val="00C70852"/>
    <w:rsid w:val="00C71BA4"/>
    <w:rsid w:val="00C72344"/>
    <w:rsid w:val="00C72833"/>
    <w:rsid w:val="00C72CC0"/>
    <w:rsid w:val="00C74BA5"/>
    <w:rsid w:val="00C80F1D"/>
    <w:rsid w:val="00C81A25"/>
    <w:rsid w:val="00C834B4"/>
    <w:rsid w:val="00C848E0"/>
    <w:rsid w:val="00C857B6"/>
    <w:rsid w:val="00C875FE"/>
    <w:rsid w:val="00C912C4"/>
    <w:rsid w:val="00C91A8B"/>
    <w:rsid w:val="00C9396D"/>
    <w:rsid w:val="00C93BFD"/>
    <w:rsid w:val="00C93F40"/>
    <w:rsid w:val="00C9406B"/>
    <w:rsid w:val="00C977EB"/>
    <w:rsid w:val="00CA2DF5"/>
    <w:rsid w:val="00CA3658"/>
    <w:rsid w:val="00CA3D0C"/>
    <w:rsid w:val="00CA7AC2"/>
    <w:rsid w:val="00CB1C9F"/>
    <w:rsid w:val="00CB285D"/>
    <w:rsid w:val="00CB3795"/>
    <w:rsid w:val="00CB3AB8"/>
    <w:rsid w:val="00CB5386"/>
    <w:rsid w:val="00CB5F29"/>
    <w:rsid w:val="00CC3848"/>
    <w:rsid w:val="00CC4A57"/>
    <w:rsid w:val="00CD07C6"/>
    <w:rsid w:val="00CD620D"/>
    <w:rsid w:val="00CD647F"/>
    <w:rsid w:val="00CD7151"/>
    <w:rsid w:val="00CD78CC"/>
    <w:rsid w:val="00CE029B"/>
    <w:rsid w:val="00CE1D83"/>
    <w:rsid w:val="00CE60D8"/>
    <w:rsid w:val="00CE7214"/>
    <w:rsid w:val="00CF20E3"/>
    <w:rsid w:val="00CF244A"/>
    <w:rsid w:val="00CF2F3C"/>
    <w:rsid w:val="00CF5290"/>
    <w:rsid w:val="00D017AE"/>
    <w:rsid w:val="00D019E3"/>
    <w:rsid w:val="00D04091"/>
    <w:rsid w:val="00D04A58"/>
    <w:rsid w:val="00D04E93"/>
    <w:rsid w:val="00D05BF1"/>
    <w:rsid w:val="00D060B3"/>
    <w:rsid w:val="00D0708E"/>
    <w:rsid w:val="00D07831"/>
    <w:rsid w:val="00D10D66"/>
    <w:rsid w:val="00D10FF7"/>
    <w:rsid w:val="00D11E6A"/>
    <w:rsid w:val="00D131EC"/>
    <w:rsid w:val="00D15BBA"/>
    <w:rsid w:val="00D15E6B"/>
    <w:rsid w:val="00D16262"/>
    <w:rsid w:val="00D1720A"/>
    <w:rsid w:val="00D172FF"/>
    <w:rsid w:val="00D268B7"/>
    <w:rsid w:val="00D27E01"/>
    <w:rsid w:val="00D30985"/>
    <w:rsid w:val="00D309CC"/>
    <w:rsid w:val="00D31E74"/>
    <w:rsid w:val="00D35C48"/>
    <w:rsid w:val="00D36D27"/>
    <w:rsid w:val="00D40761"/>
    <w:rsid w:val="00D414E1"/>
    <w:rsid w:val="00D453CD"/>
    <w:rsid w:val="00D45E83"/>
    <w:rsid w:val="00D46060"/>
    <w:rsid w:val="00D463FE"/>
    <w:rsid w:val="00D46431"/>
    <w:rsid w:val="00D468B9"/>
    <w:rsid w:val="00D46EDF"/>
    <w:rsid w:val="00D51B0F"/>
    <w:rsid w:val="00D56A52"/>
    <w:rsid w:val="00D57972"/>
    <w:rsid w:val="00D60946"/>
    <w:rsid w:val="00D646F5"/>
    <w:rsid w:val="00D647F0"/>
    <w:rsid w:val="00D656EB"/>
    <w:rsid w:val="00D65F45"/>
    <w:rsid w:val="00D672B3"/>
    <w:rsid w:val="00D675A9"/>
    <w:rsid w:val="00D713D2"/>
    <w:rsid w:val="00D738D6"/>
    <w:rsid w:val="00D7445B"/>
    <w:rsid w:val="00D755EB"/>
    <w:rsid w:val="00D76591"/>
    <w:rsid w:val="00D76657"/>
    <w:rsid w:val="00D77160"/>
    <w:rsid w:val="00D80129"/>
    <w:rsid w:val="00D813B1"/>
    <w:rsid w:val="00D81631"/>
    <w:rsid w:val="00D81B1B"/>
    <w:rsid w:val="00D82699"/>
    <w:rsid w:val="00D83F4D"/>
    <w:rsid w:val="00D84260"/>
    <w:rsid w:val="00D87E00"/>
    <w:rsid w:val="00D907F9"/>
    <w:rsid w:val="00D9134D"/>
    <w:rsid w:val="00D93120"/>
    <w:rsid w:val="00D93AF6"/>
    <w:rsid w:val="00D947CD"/>
    <w:rsid w:val="00D96048"/>
    <w:rsid w:val="00D97D53"/>
    <w:rsid w:val="00DA0548"/>
    <w:rsid w:val="00DA116B"/>
    <w:rsid w:val="00DA76F2"/>
    <w:rsid w:val="00DA7A03"/>
    <w:rsid w:val="00DB08B9"/>
    <w:rsid w:val="00DB12EC"/>
    <w:rsid w:val="00DB1818"/>
    <w:rsid w:val="00DB50F8"/>
    <w:rsid w:val="00DC0E51"/>
    <w:rsid w:val="00DC156C"/>
    <w:rsid w:val="00DC1E1A"/>
    <w:rsid w:val="00DC309B"/>
    <w:rsid w:val="00DC4DA2"/>
    <w:rsid w:val="00DC6616"/>
    <w:rsid w:val="00DC6FCF"/>
    <w:rsid w:val="00DD4C17"/>
    <w:rsid w:val="00DD5B05"/>
    <w:rsid w:val="00DD5D25"/>
    <w:rsid w:val="00DD7FF2"/>
    <w:rsid w:val="00DE15B7"/>
    <w:rsid w:val="00DE2B93"/>
    <w:rsid w:val="00DE5CB6"/>
    <w:rsid w:val="00DE6E17"/>
    <w:rsid w:val="00DF2B1F"/>
    <w:rsid w:val="00DF3ED6"/>
    <w:rsid w:val="00DF6189"/>
    <w:rsid w:val="00DF62CD"/>
    <w:rsid w:val="00DF733D"/>
    <w:rsid w:val="00E000D6"/>
    <w:rsid w:val="00E02273"/>
    <w:rsid w:val="00E022DB"/>
    <w:rsid w:val="00E033B1"/>
    <w:rsid w:val="00E034CF"/>
    <w:rsid w:val="00E0374F"/>
    <w:rsid w:val="00E03895"/>
    <w:rsid w:val="00E057D0"/>
    <w:rsid w:val="00E06ECF"/>
    <w:rsid w:val="00E109B3"/>
    <w:rsid w:val="00E11770"/>
    <w:rsid w:val="00E11E42"/>
    <w:rsid w:val="00E125F2"/>
    <w:rsid w:val="00E12685"/>
    <w:rsid w:val="00E13876"/>
    <w:rsid w:val="00E163F9"/>
    <w:rsid w:val="00E16509"/>
    <w:rsid w:val="00E168E8"/>
    <w:rsid w:val="00E17517"/>
    <w:rsid w:val="00E17B16"/>
    <w:rsid w:val="00E17B2C"/>
    <w:rsid w:val="00E22181"/>
    <w:rsid w:val="00E2397C"/>
    <w:rsid w:val="00E26DBC"/>
    <w:rsid w:val="00E31A28"/>
    <w:rsid w:val="00E341F7"/>
    <w:rsid w:val="00E34C44"/>
    <w:rsid w:val="00E35166"/>
    <w:rsid w:val="00E3557D"/>
    <w:rsid w:val="00E4054F"/>
    <w:rsid w:val="00E44582"/>
    <w:rsid w:val="00E446E0"/>
    <w:rsid w:val="00E451CB"/>
    <w:rsid w:val="00E457E5"/>
    <w:rsid w:val="00E45CA3"/>
    <w:rsid w:val="00E45F3F"/>
    <w:rsid w:val="00E507ED"/>
    <w:rsid w:val="00E518AF"/>
    <w:rsid w:val="00E51F83"/>
    <w:rsid w:val="00E52814"/>
    <w:rsid w:val="00E53182"/>
    <w:rsid w:val="00E5396D"/>
    <w:rsid w:val="00E542BC"/>
    <w:rsid w:val="00E5541B"/>
    <w:rsid w:val="00E558A4"/>
    <w:rsid w:val="00E6138C"/>
    <w:rsid w:val="00E61B6D"/>
    <w:rsid w:val="00E62133"/>
    <w:rsid w:val="00E62991"/>
    <w:rsid w:val="00E6571D"/>
    <w:rsid w:val="00E65AAE"/>
    <w:rsid w:val="00E67970"/>
    <w:rsid w:val="00E70395"/>
    <w:rsid w:val="00E7060B"/>
    <w:rsid w:val="00E7095F"/>
    <w:rsid w:val="00E72324"/>
    <w:rsid w:val="00E72ABE"/>
    <w:rsid w:val="00E74168"/>
    <w:rsid w:val="00E75C1B"/>
    <w:rsid w:val="00E76BD1"/>
    <w:rsid w:val="00E76DB3"/>
    <w:rsid w:val="00E77364"/>
    <w:rsid w:val="00E775CC"/>
    <w:rsid w:val="00E77645"/>
    <w:rsid w:val="00E80DE4"/>
    <w:rsid w:val="00E83A08"/>
    <w:rsid w:val="00E84C07"/>
    <w:rsid w:val="00E84D1D"/>
    <w:rsid w:val="00E852DE"/>
    <w:rsid w:val="00E8577E"/>
    <w:rsid w:val="00E86231"/>
    <w:rsid w:val="00E8624B"/>
    <w:rsid w:val="00E86B02"/>
    <w:rsid w:val="00E90937"/>
    <w:rsid w:val="00E909D4"/>
    <w:rsid w:val="00E90F6A"/>
    <w:rsid w:val="00E91C9A"/>
    <w:rsid w:val="00E922EA"/>
    <w:rsid w:val="00E92F48"/>
    <w:rsid w:val="00E9743E"/>
    <w:rsid w:val="00E97D12"/>
    <w:rsid w:val="00EA0436"/>
    <w:rsid w:val="00EA1077"/>
    <w:rsid w:val="00EA3376"/>
    <w:rsid w:val="00EA60C2"/>
    <w:rsid w:val="00EA6749"/>
    <w:rsid w:val="00EA78FF"/>
    <w:rsid w:val="00EB0C57"/>
    <w:rsid w:val="00EB18BB"/>
    <w:rsid w:val="00EB2168"/>
    <w:rsid w:val="00EB22F4"/>
    <w:rsid w:val="00EB387E"/>
    <w:rsid w:val="00EB4EA2"/>
    <w:rsid w:val="00EB6C91"/>
    <w:rsid w:val="00EB79D3"/>
    <w:rsid w:val="00EC14EF"/>
    <w:rsid w:val="00EC3234"/>
    <w:rsid w:val="00EC3517"/>
    <w:rsid w:val="00EC4A25"/>
    <w:rsid w:val="00EC6B55"/>
    <w:rsid w:val="00EC7900"/>
    <w:rsid w:val="00ED03E6"/>
    <w:rsid w:val="00ED0967"/>
    <w:rsid w:val="00ED2EDC"/>
    <w:rsid w:val="00ED4B32"/>
    <w:rsid w:val="00ED73DF"/>
    <w:rsid w:val="00EE06A9"/>
    <w:rsid w:val="00EE184F"/>
    <w:rsid w:val="00EE390A"/>
    <w:rsid w:val="00EE5AA7"/>
    <w:rsid w:val="00EF587C"/>
    <w:rsid w:val="00EF6FF0"/>
    <w:rsid w:val="00EF73DA"/>
    <w:rsid w:val="00F015A4"/>
    <w:rsid w:val="00F01D86"/>
    <w:rsid w:val="00F025A2"/>
    <w:rsid w:val="00F04712"/>
    <w:rsid w:val="00F06786"/>
    <w:rsid w:val="00F07EDC"/>
    <w:rsid w:val="00F100F2"/>
    <w:rsid w:val="00F129F5"/>
    <w:rsid w:val="00F139D9"/>
    <w:rsid w:val="00F14795"/>
    <w:rsid w:val="00F16143"/>
    <w:rsid w:val="00F21311"/>
    <w:rsid w:val="00F22EC7"/>
    <w:rsid w:val="00F273D3"/>
    <w:rsid w:val="00F27CC9"/>
    <w:rsid w:val="00F314DF"/>
    <w:rsid w:val="00F324C7"/>
    <w:rsid w:val="00F325C8"/>
    <w:rsid w:val="00F35577"/>
    <w:rsid w:val="00F366CB"/>
    <w:rsid w:val="00F369DD"/>
    <w:rsid w:val="00F37626"/>
    <w:rsid w:val="00F40EAB"/>
    <w:rsid w:val="00F44AA2"/>
    <w:rsid w:val="00F44D05"/>
    <w:rsid w:val="00F45ED8"/>
    <w:rsid w:val="00F50255"/>
    <w:rsid w:val="00F51BD3"/>
    <w:rsid w:val="00F52B70"/>
    <w:rsid w:val="00F52C27"/>
    <w:rsid w:val="00F53958"/>
    <w:rsid w:val="00F53A99"/>
    <w:rsid w:val="00F5402A"/>
    <w:rsid w:val="00F55754"/>
    <w:rsid w:val="00F614AC"/>
    <w:rsid w:val="00F62AEB"/>
    <w:rsid w:val="00F64319"/>
    <w:rsid w:val="00F653B8"/>
    <w:rsid w:val="00F655F3"/>
    <w:rsid w:val="00F65781"/>
    <w:rsid w:val="00F67E8B"/>
    <w:rsid w:val="00F67EE8"/>
    <w:rsid w:val="00F70647"/>
    <w:rsid w:val="00F7204E"/>
    <w:rsid w:val="00F7272E"/>
    <w:rsid w:val="00F7302D"/>
    <w:rsid w:val="00F73852"/>
    <w:rsid w:val="00F81946"/>
    <w:rsid w:val="00F81A27"/>
    <w:rsid w:val="00F8214F"/>
    <w:rsid w:val="00F83432"/>
    <w:rsid w:val="00F8688A"/>
    <w:rsid w:val="00F87A6E"/>
    <w:rsid w:val="00F905FA"/>
    <w:rsid w:val="00F90B8B"/>
    <w:rsid w:val="00F92A6F"/>
    <w:rsid w:val="00F9377C"/>
    <w:rsid w:val="00F950C3"/>
    <w:rsid w:val="00F95EDB"/>
    <w:rsid w:val="00F96804"/>
    <w:rsid w:val="00F96B75"/>
    <w:rsid w:val="00F97163"/>
    <w:rsid w:val="00F97D2F"/>
    <w:rsid w:val="00FA0DFF"/>
    <w:rsid w:val="00FA1266"/>
    <w:rsid w:val="00FA46B2"/>
    <w:rsid w:val="00FA6E70"/>
    <w:rsid w:val="00FA712B"/>
    <w:rsid w:val="00FA7625"/>
    <w:rsid w:val="00FA77A1"/>
    <w:rsid w:val="00FB03C5"/>
    <w:rsid w:val="00FB52FC"/>
    <w:rsid w:val="00FB7AD7"/>
    <w:rsid w:val="00FC0920"/>
    <w:rsid w:val="00FC1192"/>
    <w:rsid w:val="00FC133C"/>
    <w:rsid w:val="00FC259F"/>
    <w:rsid w:val="00FC7900"/>
    <w:rsid w:val="00FD356E"/>
    <w:rsid w:val="00FD53F3"/>
    <w:rsid w:val="00FD6FA7"/>
    <w:rsid w:val="00FD72D1"/>
    <w:rsid w:val="00FE2D04"/>
    <w:rsid w:val="00FE3EF3"/>
    <w:rsid w:val="00FE4CDB"/>
    <w:rsid w:val="00FE63B0"/>
    <w:rsid w:val="00FE6A46"/>
    <w:rsid w:val="00FF3817"/>
    <w:rsid w:val="00FF62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uiPriority w:val="99"/>
    <w:rsid w:val="00FC7900"/>
    <w:rPr>
      <w:sz w:val="24"/>
      <w:szCs w:val="24"/>
    </w:rPr>
  </w:style>
  <w:style w:type="paragraph" w:customStyle="1" w:styleId="CRCoverPage">
    <w:name w:val="CR Cover Page"/>
    <w:link w:val="CRCoverPageChar"/>
    <w:qFormat/>
    <w:rsid w:val="00056B4F"/>
    <w:pPr>
      <w:spacing w:after="120"/>
    </w:pPr>
    <w:rPr>
      <w:rFonts w:ascii="Arial" w:eastAsia="Malgun Gothic" w:hAnsi="Arial"/>
      <w:lang w:eastAsia="ko-KR"/>
    </w:rPr>
  </w:style>
  <w:style w:type="character" w:customStyle="1" w:styleId="CRCoverPageChar">
    <w:name w:val="CR Cover Page Char"/>
    <w:link w:val="CRCoverPage"/>
    <w:qFormat/>
    <w:rsid w:val="00056B4F"/>
    <w:rPr>
      <w:rFonts w:ascii="Arial" w:eastAsia="Malgun Gothic" w:hAnsi="Arial"/>
      <w:lang w:eastAsia="ko-KR"/>
    </w:rPr>
  </w:style>
  <w:style w:type="paragraph" w:styleId="BodyText">
    <w:name w:val="Body Text"/>
    <w:basedOn w:val="Normal"/>
    <w:link w:val="BodyTextChar"/>
    <w:rsid w:val="00607527"/>
    <w:pPr>
      <w:spacing w:after="120"/>
    </w:pPr>
    <w:rPr>
      <w:rFonts w:eastAsia="Malgun Gothic"/>
    </w:rPr>
  </w:style>
  <w:style w:type="character" w:customStyle="1" w:styleId="BodyTextChar">
    <w:name w:val="Body Text Char"/>
    <w:basedOn w:val="DefaultParagraphFont"/>
    <w:link w:val="BodyText"/>
    <w:rsid w:val="00607527"/>
    <w:rPr>
      <w:rFonts w:eastAsia="Malgun Gothic"/>
      <w:lang w:eastAsia="en-US"/>
    </w:rPr>
  </w:style>
  <w:style w:type="paragraph" w:customStyle="1" w:styleId="-">
    <w:name w:val="기고리뷰 - 섹션"/>
    <w:basedOn w:val="Normal"/>
    <w:rsid w:val="00607527"/>
    <w:pPr>
      <w:numPr>
        <w:numId w:val="15"/>
      </w:numPr>
      <w:spacing w:after="0"/>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106313358">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864098954">
      <w:bodyDiv w:val="1"/>
      <w:marLeft w:val="0"/>
      <w:marRight w:val="0"/>
      <w:marTop w:val="0"/>
      <w:marBottom w:val="0"/>
      <w:divBdr>
        <w:top w:val="none" w:sz="0" w:space="0" w:color="auto"/>
        <w:left w:val="none" w:sz="0" w:space="0" w:color="auto"/>
        <w:bottom w:val="none" w:sz="0" w:space="0" w:color="auto"/>
        <w:right w:val="none" w:sz="0" w:space="0" w:color="auto"/>
      </w:divBdr>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7604112">
      <w:bodyDiv w:val="1"/>
      <w:marLeft w:val="0"/>
      <w:marRight w:val="0"/>
      <w:marTop w:val="0"/>
      <w:marBottom w:val="0"/>
      <w:divBdr>
        <w:top w:val="none" w:sz="0" w:space="0" w:color="auto"/>
        <w:left w:val="none" w:sz="0" w:space="0" w:color="auto"/>
        <w:bottom w:val="none" w:sz="0" w:space="0" w:color="auto"/>
        <w:right w:val="none" w:sz="0" w:space="0" w:color="auto"/>
      </w:divBdr>
      <w:divsChild>
        <w:div w:id="12048289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8750117">
              <w:marLeft w:val="0"/>
              <w:marRight w:val="0"/>
              <w:marTop w:val="0"/>
              <w:marBottom w:val="0"/>
              <w:divBdr>
                <w:top w:val="none" w:sz="0" w:space="0" w:color="auto"/>
                <w:left w:val="none" w:sz="0" w:space="0" w:color="auto"/>
                <w:bottom w:val="none" w:sz="0" w:space="0" w:color="auto"/>
                <w:right w:val="none" w:sz="0" w:space="0" w:color="auto"/>
              </w:divBdr>
              <w:divsChild>
                <w:div w:id="2039428938">
                  <w:marLeft w:val="0"/>
                  <w:marRight w:val="0"/>
                  <w:marTop w:val="0"/>
                  <w:marBottom w:val="0"/>
                  <w:divBdr>
                    <w:top w:val="none" w:sz="0" w:space="0" w:color="auto"/>
                    <w:left w:val="none" w:sz="0" w:space="0" w:color="auto"/>
                    <w:bottom w:val="none" w:sz="0" w:space="0" w:color="auto"/>
                    <w:right w:val="none" w:sz="0" w:space="0" w:color="auto"/>
                  </w:divBdr>
                  <w:divsChild>
                    <w:div w:id="165479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27014476">
      <w:bodyDiv w:val="1"/>
      <w:marLeft w:val="0"/>
      <w:marRight w:val="0"/>
      <w:marTop w:val="0"/>
      <w:marBottom w:val="0"/>
      <w:divBdr>
        <w:top w:val="none" w:sz="0" w:space="0" w:color="auto"/>
        <w:left w:val="none" w:sz="0" w:space="0" w:color="auto"/>
        <w:bottom w:val="none" w:sz="0" w:space="0" w:color="auto"/>
        <w:right w:val="none" w:sz="0" w:space="0" w:color="auto"/>
      </w:divBdr>
      <w:divsChild>
        <w:div w:id="577791259">
          <w:marLeft w:val="0"/>
          <w:marRight w:val="0"/>
          <w:marTop w:val="0"/>
          <w:marBottom w:val="0"/>
          <w:divBdr>
            <w:top w:val="none" w:sz="0" w:space="0" w:color="auto"/>
            <w:left w:val="none" w:sz="0" w:space="0" w:color="auto"/>
            <w:bottom w:val="none" w:sz="0" w:space="0" w:color="auto"/>
            <w:right w:val="none" w:sz="0" w:space="0" w:color="auto"/>
          </w:divBdr>
          <w:divsChild>
            <w:div w:id="622854685">
              <w:marLeft w:val="0"/>
              <w:marRight w:val="0"/>
              <w:marTop w:val="0"/>
              <w:marBottom w:val="0"/>
              <w:divBdr>
                <w:top w:val="none" w:sz="0" w:space="0" w:color="auto"/>
                <w:left w:val="none" w:sz="0" w:space="0" w:color="auto"/>
                <w:bottom w:val="none" w:sz="0" w:space="0" w:color="auto"/>
                <w:right w:val="none" w:sz="0" w:space="0" w:color="auto"/>
              </w:divBdr>
              <w:divsChild>
                <w:div w:id="16209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817139509">
      <w:bodyDiv w:val="1"/>
      <w:marLeft w:val="0"/>
      <w:marRight w:val="0"/>
      <w:marTop w:val="0"/>
      <w:marBottom w:val="0"/>
      <w:divBdr>
        <w:top w:val="none" w:sz="0" w:space="0" w:color="auto"/>
        <w:left w:val="none" w:sz="0" w:space="0" w:color="auto"/>
        <w:bottom w:val="none" w:sz="0" w:space="0" w:color="auto"/>
        <w:right w:val="none" w:sz="0" w:space="0" w:color="auto"/>
      </w:divBdr>
      <w:divsChild>
        <w:div w:id="5231350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191683">
              <w:marLeft w:val="0"/>
              <w:marRight w:val="0"/>
              <w:marTop w:val="0"/>
              <w:marBottom w:val="0"/>
              <w:divBdr>
                <w:top w:val="none" w:sz="0" w:space="0" w:color="auto"/>
                <w:left w:val="none" w:sz="0" w:space="0" w:color="auto"/>
                <w:bottom w:val="none" w:sz="0" w:space="0" w:color="auto"/>
                <w:right w:val="none" w:sz="0" w:space="0" w:color="auto"/>
              </w:divBdr>
              <w:divsChild>
                <w:div w:id="671570950">
                  <w:marLeft w:val="0"/>
                  <w:marRight w:val="0"/>
                  <w:marTop w:val="0"/>
                  <w:marBottom w:val="0"/>
                  <w:divBdr>
                    <w:top w:val="none" w:sz="0" w:space="0" w:color="auto"/>
                    <w:left w:val="none" w:sz="0" w:space="0" w:color="auto"/>
                    <w:bottom w:val="none" w:sz="0" w:space="0" w:color="auto"/>
                    <w:right w:val="none" w:sz="0" w:space="0" w:color="auto"/>
                  </w:divBdr>
                  <w:divsChild>
                    <w:div w:id="40345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3798</TotalTime>
  <Pages>12</Pages>
  <Words>1259</Words>
  <Characters>6549</Characters>
  <Application>Microsoft Office Word</Application>
  <DocSecurity>0</DocSecurity>
  <Lines>136</Lines>
  <Paragraphs>90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956</cp:revision>
  <cp:lastPrinted>2019-02-25T14:05:00Z</cp:lastPrinted>
  <dcterms:created xsi:type="dcterms:W3CDTF">2020-02-11T14:49:00Z</dcterms:created>
  <dcterms:modified xsi:type="dcterms:W3CDTF">2024-04-08T18:52:00Z</dcterms:modified>
  <cp:category/>
</cp:coreProperties>
</file>